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2A" w:rsidRPr="007C389C" w:rsidRDefault="00EA1E2A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Załącznik nr 5</w:t>
      </w:r>
      <w:r w:rsidRPr="007C389C">
        <w:rPr>
          <w:rFonts w:ascii="Times New Roman" w:hAnsi="Times New Roman"/>
          <w:b/>
          <w:sz w:val="18"/>
          <w:szCs w:val="18"/>
        </w:rPr>
        <w:t xml:space="preserve"> do SWZ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EA1E2A" w:rsidRPr="00FC2C8B" w:rsidRDefault="00EA1E2A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EA1E2A" w:rsidRDefault="00EA1E2A" w:rsidP="007C389C">
      <w:pPr>
        <w:numPr>
          <w:ilvl w:val="12"/>
          <w:numId w:val="0"/>
        </w:numPr>
        <w:rPr>
          <w:sz w:val="24"/>
          <w:szCs w:val="24"/>
        </w:rPr>
      </w:pPr>
    </w:p>
    <w:p w:rsidR="00EA1E2A" w:rsidRDefault="00EA1E2A" w:rsidP="007C389C">
      <w:pPr>
        <w:spacing w:after="0"/>
        <w:jc w:val="center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9C">
        <w:rPr>
          <w:rFonts w:ascii="Times New Roman" w:hAnsi="Times New Roman"/>
          <w:b/>
          <w:bCs/>
          <w:sz w:val="24"/>
          <w:szCs w:val="24"/>
        </w:rPr>
        <w:t xml:space="preserve">o którym mowa w art. 117 ust. 2 </w:t>
      </w:r>
    </w:p>
    <w:p w:rsidR="00EA1E2A" w:rsidRPr="007C389C" w:rsidRDefault="00EA1E2A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EA1E2A" w:rsidRPr="007C389C" w:rsidRDefault="00EA1E2A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1E2A" w:rsidRDefault="00EA1E2A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:rsidR="00EA1E2A" w:rsidRDefault="00EA1E2A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EA1E2A" w:rsidRPr="007C389C" w:rsidRDefault="00EA1E2A" w:rsidP="007C389C">
      <w:pPr>
        <w:pStyle w:val="BodyText"/>
        <w:rPr>
          <w:sz w:val="24"/>
          <w:szCs w:val="24"/>
        </w:rPr>
      </w:pPr>
      <w:r w:rsidRPr="007C389C">
        <w:rPr>
          <w:sz w:val="24"/>
          <w:szCs w:val="24"/>
        </w:rPr>
        <w:t>Na potrzeby postępowania o udzielenie zamówienia publicznego pn.………………</w:t>
      </w:r>
    </w:p>
    <w:p w:rsidR="00EA1E2A" w:rsidRPr="007C389C" w:rsidRDefault="00EA1E2A" w:rsidP="007C389C">
      <w:pPr>
        <w:pStyle w:val="BodyText"/>
        <w:jc w:val="center"/>
        <w:rPr>
          <w:b/>
          <w:sz w:val="24"/>
          <w:szCs w:val="24"/>
        </w:rPr>
      </w:pPr>
      <w:r w:rsidRPr="007C389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EA1E2A" w:rsidRPr="007C389C" w:rsidRDefault="00EA1E2A" w:rsidP="007C389C">
      <w:pPr>
        <w:ind w:right="-285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EA1E2A" w:rsidRPr="007C389C" w:rsidRDefault="00EA1E2A" w:rsidP="007C389C">
      <w:pPr>
        <w:spacing w:after="120" w:line="280" w:lineRule="exact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 xml:space="preserve">(nazwa postępowania), prowadzonego przez Samodzielny Publiczny Zakład Opieki Zdrowotnej w Krotoszynie, oświadczam, że </w:t>
      </w:r>
      <w:r w:rsidRPr="007C389C">
        <w:rPr>
          <w:rFonts w:ascii="Times New Roman" w:hAnsi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:rsidR="00EA1E2A" w:rsidRPr="007C389C" w:rsidRDefault="00EA1E2A" w:rsidP="007C389C">
      <w:pPr>
        <w:spacing w:after="120" w:line="280" w:lineRule="exact"/>
        <w:jc w:val="both"/>
        <w:rPr>
          <w:rFonts w:ascii="Times New Roman" w:hAnsi="Times New Roman"/>
          <w:b/>
          <w:i/>
          <w:sz w:val="20"/>
          <w:szCs w:val="20"/>
        </w:rPr>
      </w:pPr>
      <w:r w:rsidRPr="007C389C">
        <w:rPr>
          <w:rFonts w:ascii="Times New Roman" w:hAnsi="Times New Roman"/>
          <w:i/>
        </w:rPr>
        <w:t>Warunek dotyczący uprawnień do prowadzenia określonej działalności gospodarczej lub zawodowej, o którym mowa w art. 112 ust. 2 pkt 2</w:t>
      </w:r>
      <w:r>
        <w:rPr>
          <w:rFonts w:ascii="Times New Roman" w:hAnsi="Times New Roman"/>
          <w:i/>
        </w:rPr>
        <w:t xml:space="preserve"> ustawy Pzp</w:t>
      </w:r>
      <w:r w:rsidRPr="007C389C">
        <w:rPr>
          <w:rFonts w:ascii="Times New Roman" w:hAnsi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:rsidR="00EA1E2A" w:rsidRDefault="00EA1E2A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  <w:t xml:space="preserve">                                      </w:t>
      </w:r>
    </w:p>
    <w:p w:rsidR="00EA1E2A" w:rsidRDefault="00EA1E2A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EA1E2A" w:rsidRPr="00A62EF5" w:rsidRDefault="00EA1E2A" w:rsidP="007C389C">
      <w:pPr>
        <w:spacing w:after="0"/>
        <w:jc w:val="both"/>
        <w:rPr>
          <w:rFonts w:ascii="Verdana" w:hAnsi="Verdana" w:cs="Calibri"/>
          <w:i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>…………………………………………</w:t>
      </w:r>
    </w:p>
    <w:p w:rsidR="00EA1E2A" w:rsidRDefault="00EA1E2A" w:rsidP="007C389C">
      <w:pPr>
        <w:pStyle w:val="BodyText"/>
        <w:rPr>
          <w:sz w:val="20"/>
          <w:u w:val="single"/>
        </w:rPr>
      </w:pPr>
    </w:p>
    <w:p w:rsidR="00EA1E2A" w:rsidRDefault="00EA1E2A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EA1E2A" w:rsidRPr="005261D2" w:rsidRDefault="00EA1E2A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EA1E2A" w:rsidRDefault="00EA1E2A" w:rsidP="007C389C">
      <w:pPr>
        <w:numPr>
          <w:ilvl w:val="12"/>
          <w:numId w:val="0"/>
        </w:numPr>
        <w:rPr>
          <w:sz w:val="24"/>
        </w:rPr>
      </w:pPr>
    </w:p>
    <w:p w:rsidR="00EA1E2A" w:rsidRDefault="00EA1E2A"/>
    <w:sectPr w:rsidR="00EA1E2A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1C62C5"/>
    <w:rsid w:val="00267D78"/>
    <w:rsid w:val="00321515"/>
    <w:rsid w:val="00354790"/>
    <w:rsid w:val="005261D2"/>
    <w:rsid w:val="007839B7"/>
    <w:rsid w:val="007C389C"/>
    <w:rsid w:val="007E696C"/>
    <w:rsid w:val="00872AD2"/>
    <w:rsid w:val="00924A0A"/>
    <w:rsid w:val="00982749"/>
    <w:rsid w:val="00A62EF5"/>
    <w:rsid w:val="00C97279"/>
    <w:rsid w:val="00D2546C"/>
    <w:rsid w:val="00EA1E2A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88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329</Words>
  <Characters>1974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5</cp:revision>
  <dcterms:created xsi:type="dcterms:W3CDTF">2021-02-07T15:02:00Z</dcterms:created>
  <dcterms:modified xsi:type="dcterms:W3CDTF">2021-03-18T10:33:00Z</dcterms:modified>
</cp:coreProperties>
</file>