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6C12D8" w:rsidRPr="00116940" w:rsidRDefault="006C12D8" w:rsidP="00116940">
      <w:pPr>
        <w:pStyle w:val="Heading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Pr="00116940">
        <w:rPr>
          <w:b w:val="0"/>
          <w:kern w:val="0"/>
          <w:sz w:val="21"/>
          <w:szCs w:val="21"/>
        </w:rPr>
        <w:t xml:space="preserve">Dostawa </w:t>
      </w:r>
      <w:r>
        <w:rPr>
          <w:b w:val="0"/>
          <w:kern w:val="0"/>
          <w:sz w:val="21"/>
          <w:szCs w:val="21"/>
        </w:rPr>
        <w:t>mebli biurowych</w:t>
      </w:r>
      <w:r w:rsidRPr="00116940">
        <w:rPr>
          <w:b w:val="0"/>
          <w:kern w:val="0"/>
          <w:sz w:val="21"/>
          <w:szCs w:val="21"/>
        </w:rPr>
        <w:t xml:space="preserve"> dla SPZOZ w Krotoszynie </w:t>
      </w:r>
      <w:bookmarkEnd w:id="0"/>
      <w:bookmarkEnd w:id="1"/>
      <w:bookmarkEnd w:id="2"/>
      <w:r>
        <w:rPr>
          <w:b w:val="0"/>
          <w:sz w:val="21"/>
          <w:szCs w:val="21"/>
        </w:rPr>
        <w:t>, nr sprawy: DG/1/17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6C12D8" w:rsidRDefault="006C12D8" w:rsidP="00B5040B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6C12D8" w:rsidRPr="004B00A9" w:rsidRDefault="006C12D8" w:rsidP="003F3B0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6C12D8" w:rsidRDefault="006C12D8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:rsidR="006C12D8" w:rsidRPr="00272C31" w:rsidRDefault="006C12D8" w:rsidP="00D13B3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6C12D8" w:rsidRPr="00DD59F0" w:rsidRDefault="006C12D8" w:rsidP="00DD59F0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2D8" w:rsidRDefault="006C12D8" w:rsidP="0038231F">
      <w:pPr>
        <w:spacing w:after="0" w:line="240" w:lineRule="auto"/>
      </w:pPr>
      <w:r>
        <w:separator/>
      </w:r>
    </w:p>
  </w:endnote>
  <w:endnote w:type="continuationSeparator" w:id="0">
    <w:p w:rsidR="006C12D8" w:rsidRDefault="006C12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2D8" w:rsidRDefault="006C12D8" w:rsidP="0038231F">
      <w:pPr>
        <w:spacing w:after="0" w:line="240" w:lineRule="auto"/>
      </w:pPr>
      <w:r>
        <w:separator/>
      </w:r>
    </w:p>
  </w:footnote>
  <w:footnote w:type="continuationSeparator" w:id="0">
    <w:p w:rsidR="006C12D8" w:rsidRDefault="006C12D8" w:rsidP="0038231F">
      <w:pPr>
        <w:spacing w:after="0" w:line="240" w:lineRule="auto"/>
      </w:pPr>
      <w:r>
        <w:continuationSeparator/>
      </w:r>
    </w:p>
  </w:footnote>
  <w:footnote w:id="1">
    <w:p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C5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46F97"/>
    <w:rPr>
      <w:lang w:eastAsia="en-US"/>
    </w:rPr>
  </w:style>
  <w:style w:type="character" w:styleId="Emphasis">
    <w:name w:val="Emphasis"/>
    <w:basedOn w:val="DefaultParagraphFont"/>
    <w:uiPriority w:val="99"/>
    <w:qFormat/>
    <w:rsid w:val="00633E88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01223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Heading1Char1">
    <w:name w:val="Heading 1 Char1"/>
    <w:link w:val="Heading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443</Words>
  <Characters>2658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11</cp:revision>
  <cp:lastPrinted>2022-08-24T10:43:00Z</cp:lastPrinted>
  <dcterms:created xsi:type="dcterms:W3CDTF">2022-05-06T13:11:00Z</dcterms:created>
  <dcterms:modified xsi:type="dcterms:W3CDTF">2022-08-24T10:43:00Z</dcterms:modified>
</cp:coreProperties>
</file>