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8A" w:rsidRPr="00666810" w:rsidRDefault="00B0548A" w:rsidP="00666810">
      <w:pPr>
        <w:spacing w:after="0" w:line="480" w:lineRule="auto"/>
        <w:ind w:firstLine="6480"/>
        <w:rPr>
          <w:rFonts w:ascii="Arial" w:hAnsi="Arial" w:cs="Arial"/>
          <w:sz w:val="21"/>
          <w:szCs w:val="21"/>
        </w:rPr>
      </w:pPr>
      <w:r w:rsidRPr="00666810">
        <w:rPr>
          <w:rFonts w:ascii="Arial" w:hAnsi="Arial" w:cs="Arial"/>
          <w:sz w:val="21"/>
          <w:szCs w:val="21"/>
        </w:rPr>
        <w:t>Załącznik nr 7 do SWZ</w:t>
      </w:r>
    </w:p>
    <w:p w:rsidR="00B0548A" w:rsidRPr="00A22DCF" w:rsidRDefault="00B0548A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0548A" w:rsidRPr="00842991" w:rsidRDefault="00B0548A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B0548A" w:rsidRPr="00262D61" w:rsidRDefault="00B0548A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B0548A" w:rsidRPr="00A22DCF" w:rsidRDefault="00B0548A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B0548A" w:rsidRPr="00842991" w:rsidRDefault="00B0548A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B0548A" w:rsidRPr="00A22DCF" w:rsidRDefault="00B0548A" w:rsidP="00C4103F">
      <w:pPr>
        <w:rPr>
          <w:rFonts w:ascii="Arial" w:hAnsi="Arial" w:cs="Arial"/>
          <w:sz w:val="21"/>
          <w:szCs w:val="21"/>
        </w:rPr>
      </w:pPr>
    </w:p>
    <w:p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B0548A" w:rsidRPr="0059454A" w:rsidRDefault="00B0548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0548A" w:rsidRDefault="00B0548A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B0548A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B0548A" w:rsidRPr="009254A0" w:rsidRDefault="00B0548A" w:rsidP="009254A0">
      <w:pPr>
        <w:pStyle w:val="Standard"/>
        <w:spacing w:after="60"/>
        <w:ind w:left="360"/>
        <w:rPr>
          <w:rFonts w:cs="Arial"/>
          <w:sz w:val="21"/>
          <w:szCs w:val="21"/>
        </w:rPr>
      </w:pPr>
      <w:r w:rsidRPr="009254A0">
        <w:rPr>
          <w:rFonts w:cs="Arial"/>
          <w:sz w:val="21"/>
          <w:szCs w:val="21"/>
          <w:lang w:eastAsia="pl-PL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bookmarkStart w:id="3" w:name="OLE_LINK10"/>
      <w:r w:rsidRPr="00A36424">
        <w:rPr>
          <w:rFonts w:ascii="Times New Roman" w:hAnsi="Times New Roman" w:cs="Times New Roman"/>
          <w:bCs/>
          <w:sz w:val="22"/>
          <w:szCs w:val="22"/>
        </w:rPr>
        <w:t>Zaprojektowanie oraz budowa szpitalnego systemu poczty pneumatycznej w Szpitalu Powiatowym w Krotoszynie w formule „zaprojektuj i wybuduj”</w:t>
      </w:r>
      <w:bookmarkEnd w:id="0"/>
      <w:bookmarkEnd w:id="1"/>
      <w:bookmarkEnd w:id="2"/>
      <w:bookmarkEnd w:id="3"/>
      <w:r w:rsidRPr="009254A0">
        <w:rPr>
          <w:rFonts w:cs="Arial"/>
          <w:color w:val="FF0000"/>
          <w:sz w:val="21"/>
          <w:szCs w:val="21"/>
          <w:lang w:eastAsia="pl-PL"/>
        </w:rPr>
        <w:t>,</w:t>
      </w:r>
      <w:r w:rsidRPr="009254A0">
        <w:rPr>
          <w:rFonts w:cs="Arial"/>
          <w:sz w:val="21"/>
          <w:szCs w:val="21"/>
          <w:lang w:eastAsia="pl-PL"/>
        </w:rPr>
        <w:t xml:space="preserve"> Nr sprawy: DTECH/1/26/22 oświadczam, co następuje:</w:t>
      </w:r>
    </w:p>
    <w:p w:rsidR="00B0548A" w:rsidRPr="00A22DCF" w:rsidRDefault="00B0548A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B0548A" w:rsidRDefault="00B0548A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0548A" w:rsidRPr="001563C8" w:rsidRDefault="00B0548A" w:rsidP="001563C8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0548A" w:rsidRPr="004B00A9" w:rsidRDefault="00B0548A" w:rsidP="001563C8">
      <w:pPr>
        <w:pStyle w:val="ListParagraph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:rsidR="00B0548A" w:rsidRPr="00EE7725" w:rsidRDefault="00B0548A" w:rsidP="00B5040B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4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4"/>
    <w:p w:rsidR="00B0548A" w:rsidRDefault="00B0548A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:rsidR="00B0548A" w:rsidRPr="008124A1" w:rsidRDefault="00B0548A" w:rsidP="009109BE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hAnsi="Arial" w:cs="Arial"/>
          <w:color w:val="000000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/>
          <w:sz w:val="21"/>
          <w:szCs w:val="21"/>
        </w:rPr>
        <w:t xml:space="preserve"> (Dz. U. poz. 835)</w:t>
      </w:r>
      <w:r w:rsidRPr="00911E1A">
        <w:rPr>
          <w:rStyle w:val="FootnoteReference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/>
          <w:sz w:val="21"/>
          <w:szCs w:val="21"/>
        </w:rPr>
        <w:t>.</w:t>
      </w:r>
      <w:r w:rsidRPr="00911E1A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B0548A" w:rsidRPr="00E44F37" w:rsidRDefault="00B0548A" w:rsidP="002D08E4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GoBack"/>
      <w:bookmarkEnd w:id="5"/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B0548A" w:rsidRPr="009254A0" w:rsidRDefault="00B0548A" w:rsidP="009254A0">
      <w:pPr>
        <w:widowControl w:val="0"/>
        <w:numPr>
          <w:ilvl w:val="0"/>
          <w:numId w:val="7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9254A0">
        <w:rPr>
          <w:rFonts w:ascii="Arial" w:hAnsi="Arial" w:cs="Arial"/>
          <w:sz w:val="21"/>
          <w:szCs w:val="21"/>
          <w:lang w:eastAsia="pl-PL"/>
        </w:rPr>
        <w:t>Oświadczam, że spełniam/y warunki udziału określone w niniejszym postępowaniu o udzielenie zamówienia, w zakresie wskazanym na formularzu oferty, w jakim Wykonawca powołuje się na moje zasoby.</w:t>
      </w:r>
    </w:p>
    <w:p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6"/>
    </w:p>
    <w:p w:rsidR="00B0548A" w:rsidRDefault="00B0548A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B0548A" w:rsidRPr="00E44F37" w:rsidRDefault="00B0548A" w:rsidP="00E44F37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B0548A" w:rsidRPr="00AA336E" w:rsidRDefault="00B0548A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0548A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0548A" w:rsidRPr="00A22DCF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B0548A" w:rsidRPr="00AA336E" w:rsidRDefault="00B0548A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0548A" w:rsidRDefault="00B0548A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B0548A" w:rsidRPr="00A345E9" w:rsidRDefault="00B0548A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B0548A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48A" w:rsidRDefault="00B0548A" w:rsidP="0038231F">
      <w:pPr>
        <w:spacing w:after="0" w:line="240" w:lineRule="auto"/>
      </w:pPr>
      <w:r>
        <w:separator/>
      </w:r>
    </w:p>
  </w:endnote>
  <w:endnote w:type="continuationSeparator" w:id="0">
    <w:p w:rsidR="00B0548A" w:rsidRDefault="00B05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48A" w:rsidRDefault="00B0548A" w:rsidP="0038231F">
      <w:pPr>
        <w:spacing w:after="0" w:line="240" w:lineRule="auto"/>
      </w:pPr>
      <w:r>
        <w:separator/>
      </w:r>
    </w:p>
  </w:footnote>
  <w:footnote w:type="continuationSeparator" w:id="0">
    <w:p w:rsidR="00B0548A" w:rsidRDefault="00B0548A" w:rsidP="0038231F">
      <w:pPr>
        <w:spacing w:after="0" w:line="240" w:lineRule="auto"/>
      </w:pPr>
      <w:r>
        <w:continuationSeparator/>
      </w:r>
    </w:p>
  </w:footnote>
  <w:footnote w:id="1">
    <w:p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0548A" w:rsidRPr="00A82964" w:rsidRDefault="00B0548A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0548A" w:rsidRDefault="00B0548A" w:rsidP="009109BE">
      <w:pPr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25C8D"/>
    <w:rsid w:val="000303EE"/>
    <w:rsid w:val="000312A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05AF"/>
    <w:rsid w:val="001448FB"/>
    <w:rsid w:val="0014692B"/>
    <w:rsid w:val="001542CB"/>
    <w:rsid w:val="001563C8"/>
    <w:rsid w:val="00177C2A"/>
    <w:rsid w:val="001902D2"/>
    <w:rsid w:val="00190D6E"/>
    <w:rsid w:val="001C6945"/>
    <w:rsid w:val="001D3A19"/>
    <w:rsid w:val="001F027E"/>
    <w:rsid w:val="001F0CE2"/>
    <w:rsid w:val="00200BDD"/>
    <w:rsid w:val="00203A40"/>
    <w:rsid w:val="00214CCD"/>
    <w:rsid w:val="00214E8D"/>
    <w:rsid w:val="002168A8"/>
    <w:rsid w:val="00220F73"/>
    <w:rsid w:val="00227E07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8AF"/>
    <w:rsid w:val="00333209"/>
    <w:rsid w:val="00337073"/>
    <w:rsid w:val="003411EE"/>
    <w:rsid w:val="00350CD9"/>
    <w:rsid w:val="00351F8A"/>
    <w:rsid w:val="00355720"/>
    <w:rsid w:val="00364235"/>
    <w:rsid w:val="0038231F"/>
    <w:rsid w:val="003A11AB"/>
    <w:rsid w:val="003B2070"/>
    <w:rsid w:val="003B214C"/>
    <w:rsid w:val="003B53A1"/>
    <w:rsid w:val="003B7238"/>
    <w:rsid w:val="003B769E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00A9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6810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B9D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60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AA3"/>
    <w:rsid w:val="00842991"/>
    <w:rsid w:val="008757E1"/>
    <w:rsid w:val="008763EB"/>
    <w:rsid w:val="00892AF5"/>
    <w:rsid w:val="00892E48"/>
    <w:rsid w:val="008B178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54A0"/>
    <w:rsid w:val="009301A2"/>
    <w:rsid w:val="00936292"/>
    <w:rsid w:val="009416A0"/>
    <w:rsid w:val="00941AE6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424"/>
    <w:rsid w:val="00A41DE9"/>
    <w:rsid w:val="00A82964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48A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3A82"/>
    <w:rsid w:val="00BE7370"/>
    <w:rsid w:val="00BF4619"/>
    <w:rsid w:val="00BF6BA8"/>
    <w:rsid w:val="00C00DDD"/>
    <w:rsid w:val="00C014B5"/>
    <w:rsid w:val="00C166C4"/>
    <w:rsid w:val="00C30F5F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1385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B9E"/>
    <w:rsid w:val="00D87A04"/>
    <w:rsid w:val="00DA30E4"/>
    <w:rsid w:val="00DA6BA7"/>
    <w:rsid w:val="00DA6EC7"/>
    <w:rsid w:val="00DB6940"/>
    <w:rsid w:val="00DC6A92"/>
    <w:rsid w:val="00DD146A"/>
    <w:rsid w:val="00DD3E9D"/>
    <w:rsid w:val="00DD59F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A6A69"/>
    <w:rsid w:val="00EB7CDE"/>
    <w:rsid w:val="00EC6BCB"/>
    <w:rsid w:val="00EE1459"/>
    <w:rsid w:val="00EE1FBF"/>
    <w:rsid w:val="00EE7725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A6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C3D44"/>
    <w:rPr>
      <w:lang w:eastAsia="en-US"/>
    </w:rPr>
  </w:style>
  <w:style w:type="character" w:styleId="Emphasis">
    <w:name w:val="Emphasis"/>
    <w:basedOn w:val="DefaultParagraphFont"/>
    <w:uiPriority w:val="99"/>
    <w:qFormat/>
    <w:rsid w:val="007C3D4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7C3D44"/>
    <w:rPr>
      <w:rFonts w:cs="Times New Roman"/>
      <w:color w:val="0563C1"/>
      <w:u w:val="single"/>
    </w:rPr>
  </w:style>
  <w:style w:type="paragraph" w:styleId="NormalWeb">
    <w:name w:val="Normal (Web)"/>
    <w:basedOn w:val="Normal"/>
    <w:uiPriority w:val="99"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efaultParagraphFont"/>
    <w:uiPriority w:val="99"/>
    <w:rsid w:val="005D4835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9254A0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422</Words>
  <Characters>2538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7</cp:revision>
  <cp:lastPrinted>2022-08-22T11:31:00Z</cp:lastPrinted>
  <dcterms:created xsi:type="dcterms:W3CDTF">2022-05-06T13:10:00Z</dcterms:created>
  <dcterms:modified xsi:type="dcterms:W3CDTF">2022-08-22T11:31:00Z</dcterms:modified>
</cp:coreProperties>
</file>