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573" w:rsidRPr="003434CB" w:rsidRDefault="008C6573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8C6573" w:rsidRPr="00FC2C8B" w:rsidRDefault="008C6573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8C6573" w:rsidRDefault="008C6573" w:rsidP="007C389C">
      <w:pPr>
        <w:numPr>
          <w:ilvl w:val="12"/>
          <w:numId w:val="0"/>
        </w:numPr>
        <w:rPr>
          <w:sz w:val="24"/>
          <w:szCs w:val="24"/>
        </w:rPr>
      </w:pPr>
    </w:p>
    <w:p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8C6573" w:rsidRPr="006F76F3" w:rsidRDefault="008C6573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C6573" w:rsidRPr="006F76F3" w:rsidRDefault="008C6573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:rsidR="008C6573" w:rsidRPr="006F76F3" w:rsidRDefault="008C6573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8C6573" w:rsidRPr="005B0FCC" w:rsidRDefault="008C6573" w:rsidP="005B0FCC">
      <w:pPr>
        <w:pStyle w:val="Standard"/>
        <w:spacing w:after="60" w:line="240" w:lineRule="auto"/>
        <w:rPr>
          <w:rFonts w:ascii="Times New Roman" w:hAnsi="Times New Roman" w:cs="Times New Roman"/>
        </w:rPr>
      </w:pPr>
      <w:r w:rsidRPr="00004D79">
        <w:rPr>
          <w:rFonts w:ascii="Times New Roman" w:hAnsi="Times New Roman" w:cs="Times New Roman"/>
        </w:rPr>
        <w:t>Na potrzeby postępowania o udzielenie zamówienia publicznego pn</w:t>
      </w:r>
      <w:r w:rsidRPr="005B0FCC">
        <w:rPr>
          <w:rFonts w:ascii="Times New Roman" w:hAnsi="Times New Roman"/>
          <w:b/>
          <w:bCs/>
        </w:rPr>
        <w:t xml:space="preserve"> </w:t>
      </w:r>
      <w:r w:rsidRPr="00A36424">
        <w:rPr>
          <w:rFonts w:ascii="Times New Roman" w:hAnsi="Times New Roman" w:cs="Times New Roman"/>
          <w:bCs/>
          <w:sz w:val="22"/>
          <w:szCs w:val="22"/>
        </w:rPr>
        <w:t>Zaprojektowanie oraz budowa szpitalnego systemu poczty pneumatycznej w Szpitalu Powiatowym w Krotoszynie w formule „zaprojektuj i wybuduj”</w:t>
      </w:r>
      <w:r w:rsidRPr="005B0FCC">
        <w:rPr>
          <w:rFonts w:ascii="Times New Roman" w:hAnsi="Times New Roman" w:cs="Times New Roman"/>
          <w:sz w:val="28"/>
          <w:szCs w:val="28"/>
        </w:rPr>
        <w:t xml:space="preserve"> </w:t>
      </w:r>
      <w:r w:rsidRPr="005B0FCC">
        <w:rPr>
          <w:rFonts w:ascii="Times New Roman" w:hAnsi="Times New Roman" w:cs="Times New Roman"/>
        </w:rPr>
        <w:t>Nr sprawy: DTECH/1/26/22</w:t>
      </w: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1)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budowlane/usługi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2)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budowlane/usługi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3) ……………………………………………………………………….. (Nazwa Wykonawcy</w:t>
      </w:r>
      <w:r>
        <w:rPr>
          <w:rFonts w:ascii="Times New Roman" w:hAnsi="Times New Roman"/>
          <w:szCs w:val="24"/>
        </w:rPr>
        <w:t>), zrealizuje następujące roboty budowlane/usługi</w:t>
      </w:r>
      <w:r w:rsidRPr="006F76F3">
        <w:rPr>
          <w:rFonts w:ascii="Times New Roman" w:hAnsi="Times New Roman"/>
          <w:szCs w:val="24"/>
        </w:rPr>
        <w:t xml:space="preserve">………………………………………; </w:t>
      </w: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:rsidR="008C6573" w:rsidRPr="006F76F3" w:rsidRDefault="008C6573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:rsidR="008C6573" w:rsidRPr="006F76F3" w:rsidRDefault="008C6573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:rsidR="008C6573" w:rsidRDefault="008C6573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8C6573" w:rsidRDefault="008C6573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:rsidR="008C6573" w:rsidRDefault="008C6573" w:rsidP="007C389C">
      <w:pPr>
        <w:pStyle w:val="BodyText"/>
        <w:rPr>
          <w:sz w:val="20"/>
          <w:u w:val="single"/>
        </w:rPr>
      </w:pPr>
    </w:p>
    <w:p w:rsidR="008C6573" w:rsidRDefault="008C6573" w:rsidP="007C389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8C6573" w:rsidRPr="005261D2" w:rsidRDefault="008C6573" w:rsidP="007C389C">
      <w:pPr>
        <w:pStyle w:val="BodyText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sectPr w:rsidR="008C6573" w:rsidRPr="005261D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9C"/>
    <w:rsid w:val="00004D79"/>
    <w:rsid w:val="00096F39"/>
    <w:rsid w:val="001C65E4"/>
    <w:rsid w:val="00233100"/>
    <w:rsid w:val="00267D78"/>
    <w:rsid w:val="003434CB"/>
    <w:rsid w:val="003D0104"/>
    <w:rsid w:val="0043601B"/>
    <w:rsid w:val="004C1150"/>
    <w:rsid w:val="005261D2"/>
    <w:rsid w:val="00541722"/>
    <w:rsid w:val="005433D0"/>
    <w:rsid w:val="0056084C"/>
    <w:rsid w:val="005775A9"/>
    <w:rsid w:val="00583895"/>
    <w:rsid w:val="0058417B"/>
    <w:rsid w:val="005B0FCC"/>
    <w:rsid w:val="005D1761"/>
    <w:rsid w:val="006F76F3"/>
    <w:rsid w:val="00725034"/>
    <w:rsid w:val="00742C8B"/>
    <w:rsid w:val="0074599F"/>
    <w:rsid w:val="00756CED"/>
    <w:rsid w:val="007C389C"/>
    <w:rsid w:val="007D215B"/>
    <w:rsid w:val="007E696C"/>
    <w:rsid w:val="00820EB5"/>
    <w:rsid w:val="008C6573"/>
    <w:rsid w:val="00937EC3"/>
    <w:rsid w:val="00952243"/>
    <w:rsid w:val="00982749"/>
    <w:rsid w:val="00993EE6"/>
    <w:rsid w:val="009B6E45"/>
    <w:rsid w:val="009E7EC8"/>
    <w:rsid w:val="00A33323"/>
    <w:rsid w:val="00A36424"/>
    <w:rsid w:val="00A62EF5"/>
    <w:rsid w:val="00A80D78"/>
    <w:rsid w:val="00AE3E02"/>
    <w:rsid w:val="00AF1BD8"/>
    <w:rsid w:val="00B15CA4"/>
    <w:rsid w:val="00B26980"/>
    <w:rsid w:val="00B554BC"/>
    <w:rsid w:val="00BD05B9"/>
    <w:rsid w:val="00C0489A"/>
    <w:rsid w:val="00C16201"/>
    <w:rsid w:val="00C21BE0"/>
    <w:rsid w:val="00C46C0D"/>
    <w:rsid w:val="00C84FF1"/>
    <w:rsid w:val="00CE55D9"/>
    <w:rsid w:val="00D17ED2"/>
    <w:rsid w:val="00D2546C"/>
    <w:rsid w:val="00DE5500"/>
    <w:rsid w:val="00E30F03"/>
    <w:rsid w:val="00EB5A88"/>
    <w:rsid w:val="00F15260"/>
    <w:rsid w:val="00FA135C"/>
    <w:rsid w:val="00FC00D1"/>
    <w:rsid w:val="00FC2C8B"/>
    <w:rsid w:val="00FD38E0"/>
    <w:rsid w:val="00FD58E7"/>
    <w:rsid w:val="00FE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004D79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4C11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65E4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330</Words>
  <Characters>1982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serwis</cp:lastModifiedBy>
  <cp:revision>24</cp:revision>
  <cp:lastPrinted>2022-03-11T14:19:00Z</cp:lastPrinted>
  <dcterms:created xsi:type="dcterms:W3CDTF">2021-02-07T15:02:00Z</dcterms:created>
  <dcterms:modified xsi:type="dcterms:W3CDTF">2022-08-22T11:28:00Z</dcterms:modified>
</cp:coreProperties>
</file>