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0C2" w:rsidRDefault="00A830C2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:rsidR="00A830C2" w:rsidRPr="00A22DCF" w:rsidRDefault="00A830C2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A830C2" w:rsidRPr="00A22DCF" w:rsidRDefault="00A830C2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A830C2" w:rsidRPr="00842991" w:rsidRDefault="00A830C2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A830C2" w:rsidRPr="00262D61" w:rsidRDefault="00A830C2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A830C2" w:rsidRPr="00A22DCF" w:rsidRDefault="00A830C2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A830C2" w:rsidRPr="00842991" w:rsidRDefault="00A830C2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A830C2" w:rsidRPr="00A22DCF" w:rsidRDefault="00A830C2" w:rsidP="00C4103F">
      <w:pPr>
        <w:rPr>
          <w:rFonts w:ascii="Arial" w:hAnsi="Arial" w:cs="Arial"/>
          <w:sz w:val="21"/>
          <w:szCs w:val="21"/>
        </w:rPr>
      </w:pPr>
    </w:p>
    <w:p w:rsidR="00A830C2" w:rsidRDefault="00A830C2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:rsidR="00A830C2" w:rsidRPr="00D9586F" w:rsidRDefault="00A830C2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:rsidR="00A830C2" w:rsidRPr="00D9586F" w:rsidRDefault="00A830C2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A830C2" w:rsidRPr="00A22DCF" w:rsidRDefault="00A830C2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:rsidR="00A830C2" w:rsidRPr="00262D61" w:rsidRDefault="00A830C2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A830C2" w:rsidRPr="00A22DCF" w:rsidRDefault="00A830C2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A830C2" w:rsidRPr="00116940" w:rsidRDefault="00A830C2" w:rsidP="00116940">
      <w:pPr>
        <w:pStyle w:val="Heading1"/>
        <w:widowControl w:val="0"/>
        <w:spacing w:line="360" w:lineRule="auto"/>
        <w:jc w:val="both"/>
        <w:rPr>
          <w:b w:val="0"/>
          <w:sz w:val="21"/>
          <w:szCs w:val="21"/>
        </w:rPr>
      </w:pPr>
      <w:r w:rsidRPr="00116940">
        <w:rPr>
          <w:b w:val="0"/>
          <w:sz w:val="21"/>
          <w:szCs w:val="21"/>
        </w:rPr>
        <w:t xml:space="preserve">Na potrzeby postępowania o udzielenie zamówienia publicznego pn. </w:t>
      </w:r>
      <w:bookmarkStart w:id="0" w:name="OLE_LINK5"/>
      <w:bookmarkStart w:id="1" w:name="OLE_LINK6"/>
      <w:bookmarkStart w:id="2" w:name="OLE_LINK9"/>
      <w:r w:rsidRPr="00116940">
        <w:rPr>
          <w:b w:val="0"/>
          <w:kern w:val="0"/>
          <w:sz w:val="21"/>
          <w:szCs w:val="21"/>
        </w:rPr>
        <w:t xml:space="preserve">Dostawa </w:t>
      </w:r>
      <w:r>
        <w:rPr>
          <w:b w:val="0"/>
          <w:kern w:val="0"/>
          <w:sz w:val="21"/>
          <w:szCs w:val="21"/>
        </w:rPr>
        <w:t>materiałów biurowych</w:t>
      </w:r>
      <w:r w:rsidRPr="00116940">
        <w:rPr>
          <w:b w:val="0"/>
          <w:kern w:val="0"/>
          <w:sz w:val="21"/>
          <w:szCs w:val="21"/>
        </w:rPr>
        <w:t xml:space="preserve"> dla SPZOZ w Krotoszynie</w:t>
      </w:r>
      <w:r>
        <w:rPr>
          <w:b w:val="0"/>
          <w:kern w:val="0"/>
          <w:sz w:val="21"/>
          <w:szCs w:val="21"/>
        </w:rPr>
        <w:t xml:space="preserve"> II</w:t>
      </w:r>
      <w:r w:rsidRPr="00116940">
        <w:rPr>
          <w:b w:val="0"/>
          <w:kern w:val="0"/>
          <w:sz w:val="21"/>
          <w:szCs w:val="21"/>
        </w:rPr>
        <w:t xml:space="preserve"> </w:t>
      </w:r>
      <w:bookmarkEnd w:id="0"/>
      <w:bookmarkEnd w:id="1"/>
      <w:bookmarkEnd w:id="2"/>
      <w:r>
        <w:rPr>
          <w:b w:val="0"/>
          <w:sz w:val="21"/>
          <w:szCs w:val="21"/>
        </w:rPr>
        <w:t>, nr sprawy: DG/1/31</w:t>
      </w:r>
      <w:r w:rsidRPr="00116940">
        <w:rPr>
          <w:b w:val="0"/>
          <w:sz w:val="21"/>
          <w:szCs w:val="21"/>
        </w:rPr>
        <w:t xml:space="preserve">/22 </w:t>
      </w:r>
      <w:r w:rsidRPr="00116940">
        <w:rPr>
          <w:b w:val="0"/>
          <w:i/>
          <w:sz w:val="21"/>
          <w:szCs w:val="21"/>
        </w:rPr>
        <w:t>(nazwa postępowania)</w:t>
      </w:r>
      <w:r w:rsidRPr="00116940">
        <w:rPr>
          <w:b w:val="0"/>
          <w:sz w:val="21"/>
          <w:szCs w:val="21"/>
        </w:rPr>
        <w:t xml:space="preserve">, prowadzonego przez Samodzielny Publiczny Zakład Opieki Zdrowotnej w Krotoszynie </w:t>
      </w:r>
      <w:r w:rsidRPr="00116940">
        <w:rPr>
          <w:b w:val="0"/>
          <w:i/>
          <w:sz w:val="21"/>
          <w:szCs w:val="21"/>
        </w:rPr>
        <w:t xml:space="preserve">(oznaczenie zamawiającego), </w:t>
      </w:r>
      <w:r w:rsidRPr="00116940">
        <w:rPr>
          <w:b w:val="0"/>
          <w:sz w:val="21"/>
          <w:szCs w:val="21"/>
        </w:rPr>
        <w:t>oświadczam, co następuje:</w:t>
      </w:r>
    </w:p>
    <w:p w:rsidR="00A830C2" w:rsidRDefault="00A830C2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A830C2" w:rsidRPr="001448FB" w:rsidRDefault="00A830C2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A830C2" w:rsidRDefault="00A830C2" w:rsidP="00B5040B">
      <w:pPr>
        <w:pStyle w:val="ListParagraph"/>
        <w:spacing w:after="0" w:line="360" w:lineRule="auto"/>
        <w:jc w:val="both"/>
        <w:rPr>
          <w:rFonts w:ascii="Arial" w:hAnsi="Arial" w:cs="Arial"/>
        </w:rPr>
      </w:pPr>
    </w:p>
    <w:p w:rsidR="00A830C2" w:rsidRPr="004B00A9" w:rsidRDefault="00A830C2" w:rsidP="003F3B0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:rsidR="00A830C2" w:rsidRDefault="00A830C2" w:rsidP="00177C2A">
      <w:pPr>
        <w:pStyle w:val="ListParagraph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3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3"/>
    </w:p>
    <w:p w:rsidR="00A830C2" w:rsidRPr="00272C31" w:rsidRDefault="00A830C2" w:rsidP="00D13B3F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:rsidR="00A830C2" w:rsidRPr="00DD59F0" w:rsidRDefault="00A830C2" w:rsidP="00DD59F0">
      <w:pPr>
        <w:pStyle w:val="Normal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FootnoteReference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A830C2" w:rsidRPr="001D3A19" w:rsidRDefault="00A830C2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:rsidR="00A830C2" w:rsidRDefault="00A830C2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A830C2" w:rsidRPr="002E0E61" w:rsidRDefault="00A830C2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A830C2" w:rsidRPr="00AA336E" w:rsidRDefault="00A830C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A830C2" w:rsidRDefault="00A830C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A830C2" w:rsidRPr="00AA336E" w:rsidRDefault="00A830C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A830C2" w:rsidRPr="00A22DCF" w:rsidRDefault="00A830C2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A830C2" w:rsidRDefault="00A830C2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A830C2" w:rsidRDefault="00A830C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A830C2" w:rsidRDefault="00A830C2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A830C2" w:rsidRPr="00520F90" w:rsidRDefault="00A830C2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A830C2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0C2" w:rsidRDefault="00A830C2" w:rsidP="0038231F">
      <w:pPr>
        <w:spacing w:after="0" w:line="240" w:lineRule="auto"/>
      </w:pPr>
      <w:r>
        <w:separator/>
      </w:r>
    </w:p>
  </w:endnote>
  <w:endnote w:type="continuationSeparator" w:id="0">
    <w:p w:rsidR="00A830C2" w:rsidRDefault="00A830C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0C2" w:rsidRDefault="00A830C2" w:rsidP="0038231F">
      <w:pPr>
        <w:spacing w:after="0" w:line="240" w:lineRule="auto"/>
      </w:pPr>
      <w:r>
        <w:separator/>
      </w:r>
    </w:p>
  </w:footnote>
  <w:footnote w:type="continuationSeparator" w:id="0">
    <w:p w:rsidR="00A830C2" w:rsidRDefault="00A830C2" w:rsidP="0038231F">
      <w:pPr>
        <w:spacing w:after="0" w:line="240" w:lineRule="auto"/>
      </w:pPr>
      <w:r>
        <w:continuationSeparator/>
      </w:r>
    </w:p>
  </w:footnote>
  <w:footnote w:id="1">
    <w:p w:rsidR="00A830C2" w:rsidRPr="00A82964" w:rsidRDefault="00A830C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FootnoteReference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A830C2" w:rsidRPr="00A82964" w:rsidRDefault="00A830C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A830C2" w:rsidRPr="00A82964" w:rsidRDefault="00A830C2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830C2" w:rsidRDefault="00A830C2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10964"/>
    <w:rsid w:val="0002073F"/>
    <w:rsid w:val="00022911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C1CA6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16940"/>
    <w:rsid w:val="001275E7"/>
    <w:rsid w:val="001448FB"/>
    <w:rsid w:val="001542CB"/>
    <w:rsid w:val="00177C2A"/>
    <w:rsid w:val="001902D2"/>
    <w:rsid w:val="00190D6E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5974"/>
    <w:rsid w:val="00313417"/>
    <w:rsid w:val="00313911"/>
    <w:rsid w:val="003228AF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7CC5"/>
    <w:rsid w:val="004B00A9"/>
    <w:rsid w:val="004B65C8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86BF4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9703F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766B2"/>
    <w:rsid w:val="00892E48"/>
    <w:rsid w:val="00896587"/>
    <w:rsid w:val="008B1784"/>
    <w:rsid w:val="008B234E"/>
    <w:rsid w:val="008B6641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A305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0C2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2A4C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5F44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CC5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locked/>
    <w:rsid w:val="00116940"/>
    <w:pPr>
      <w:keepNext/>
      <w:spacing w:before="240" w:after="60" w:line="240" w:lineRule="auto"/>
      <w:jc w:val="center"/>
      <w:outlineLvl w:val="0"/>
    </w:pPr>
    <w:rPr>
      <w:rFonts w:ascii="Arial" w:hAnsi="Arial"/>
      <w:b/>
      <w:kern w:val="28"/>
      <w:sz w:val="28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766B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ListParagraph">
    <w:name w:val="List Paragraph"/>
    <w:basedOn w:val="Normal"/>
    <w:uiPriority w:val="99"/>
    <w:qFormat/>
    <w:rsid w:val="009301A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C694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C6945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52017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20174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20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2017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C46F97"/>
    <w:rPr>
      <w:lang w:eastAsia="en-US"/>
    </w:rPr>
  </w:style>
  <w:style w:type="character" w:styleId="Emphasis">
    <w:name w:val="Emphasis"/>
    <w:basedOn w:val="DefaultParagraphFont"/>
    <w:uiPriority w:val="99"/>
    <w:qFormat/>
    <w:rsid w:val="00633E88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01223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basedOn w:val="DefaultParagraphFont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rsid w:val="00E65873"/>
    <w:rPr>
      <w:rFonts w:cs="Times New Roman"/>
      <w:color w:val="954F72"/>
      <w:u w:val="single"/>
    </w:rPr>
  </w:style>
  <w:style w:type="character" w:customStyle="1" w:styleId="Heading1Char1">
    <w:name w:val="Heading 1 Char1"/>
    <w:link w:val="Heading1"/>
    <w:uiPriority w:val="99"/>
    <w:locked/>
    <w:rsid w:val="00116940"/>
    <w:rPr>
      <w:rFonts w:ascii="Arial" w:hAnsi="Arial"/>
      <w:b/>
      <w:kern w:val="28"/>
      <w:sz w:val="28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36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444</Words>
  <Characters>2665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serwis</cp:lastModifiedBy>
  <cp:revision>11</cp:revision>
  <cp:lastPrinted>2016-07-26T10:32:00Z</cp:lastPrinted>
  <dcterms:created xsi:type="dcterms:W3CDTF">2022-05-06T13:11:00Z</dcterms:created>
  <dcterms:modified xsi:type="dcterms:W3CDTF">2022-08-19T10:00:00Z</dcterms:modified>
</cp:coreProperties>
</file>