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A3" w:rsidRPr="00A325DB" w:rsidRDefault="00B455A3" w:rsidP="00A325DB">
      <w:pPr>
        <w:spacing w:after="0" w:line="480" w:lineRule="auto"/>
        <w:ind w:firstLine="6840"/>
        <w:rPr>
          <w:rFonts w:ascii="Times New Roman" w:hAnsi="Times New Roman"/>
          <w:sz w:val="21"/>
          <w:szCs w:val="21"/>
        </w:rPr>
      </w:pPr>
      <w:r w:rsidRPr="00A325DB">
        <w:rPr>
          <w:rFonts w:ascii="Times New Roman" w:hAnsi="Times New Roman"/>
          <w:sz w:val="21"/>
          <w:szCs w:val="21"/>
        </w:rPr>
        <w:t>Załącznik nr 7</w:t>
      </w:r>
    </w:p>
    <w:p w:rsidR="00B455A3" w:rsidRPr="00A22DCF" w:rsidRDefault="00B455A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B455A3" w:rsidRPr="00A22DCF" w:rsidRDefault="00B455A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455A3" w:rsidRPr="00842991" w:rsidRDefault="00B455A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455A3" w:rsidRPr="00262D61" w:rsidRDefault="00B455A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B455A3" w:rsidRPr="00A22DCF" w:rsidRDefault="00B455A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455A3" w:rsidRPr="00842991" w:rsidRDefault="00B455A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B455A3" w:rsidRPr="00A22DCF" w:rsidRDefault="00B455A3" w:rsidP="00C4103F">
      <w:pPr>
        <w:rPr>
          <w:rFonts w:ascii="Arial" w:hAnsi="Arial" w:cs="Arial"/>
          <w:sz w:val="21"/>
          <w:szCs w:val="21"/>
        </w:rPr>
      </w:pPr>
    </w:p>
    <w:p w:rsidR="00B455A3" w:rsidRDefault="00B455A3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B455A3" w:rsidRPr="0059454A" w:rsidRDefault="00B455A3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455A3" w:rsidRDefault="00B455A3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B455A3" w:rsidRDefault="00B455A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455A3" w:rsidRDefault="00B455A3" w:rsidP="00BB1532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Pr="0062650C">
        <w:rPr>
          <w:rFonts w:ascii="Arial" w:hAnsi="Arial" w:cs="Arial"/>
          <w:sz w:val="21"/>
          <w:szCs w:val="21"/>
        </w:rPr>
        <w:t>Sporządzanie, dostarczanie i dystrybucja posiłków dla pacjentów hospitalizowanych w placówkach SPZOZ w Krotoszynie III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Krotoszynie, DIET/1/29/22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B455A3" w:rsidRDefault="00B455A3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455A3" w:rsidRPr="001563C8" w:rsidRDefault="00B455A3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455A3" w:rsidRPr="004B00A9" w:rsidRDefault="00B455A3" w:rsidP="001563C8">
      <w:pPr>
        <w:pStyle w:val="ListParagraph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B455A3" w:rsidRDefault="00B455A3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:rsidR="00B455A3" w:rsidRPr="008124A1" w:rsidRDefault="00B455A3" w:rsidP="009109BE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FootnoteReference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B455A3" w:rsidRPr="00E44F37" w:rsidRDefault="00B455A3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GoBack"/>
      <w:bookmarkEnd w:id="6"/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B455A3" w:rsidRPr="008057B6" w:rsidRDefault="00B455A3" w:rsidP="008057B6">
      <w:pPr>
        <w:widowControl w:val="0"/>
        <w:spacing w:after="0" w:line="360" w:lineRule="auto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8057B6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</w:t>
      </w:r>
      <w:r>
        <w:rPr>
          <w:rFonts w:ascii="Arial" w:hAnsi="Arial" w:cs="Arial"/>
          <w:sz w:val="21"/>
          <w:szCs w:val="21"/>
          <w:lang w:eastAsia="pl-PL"/>
        </w:rPr>
        <w:t>wca powołuje się na moje zasoby.</w:t>
      </w:r>
    </w:p>
    <w:p w:rsidR="00B455A3" w:rsidRPr="00481AB6" w:rsidRDefault="00B455A3" w:rsidP="008057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455A3" w:rsidRPr="00190D6E" w:rsidRDefault="00B455A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455A3" w:rsidRPr="00E44F37" w:rsidRDefault="00B455A3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7"/>
    </w:p>
    <w:p w:rsidR="00B455A3" w:rsidRDefault="00B455A3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B455A3" w:rsidRPr="00E44F37" w:rsidRDefault="00B455A3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B455A3" w:rsidRPr="00AA336E" w:rsidRDefault="00B455A3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455A3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455A3" w:rsidRPr="00AA336E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455A3" w:rsidRPr="00A22DCF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455A3" w:rsidRPr="00AA336E" w:rsidRDefault="00B455A3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455A3" w:rsidRDefault="00B455A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455A3" w:rsidRDefault="00B455A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B455A3" w:rsidRPr="00A345E9" w:rsidRDefault="00B455A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455A3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A3" w:rsidRDefault="00B455A3" w:rsidP="0038231F">
      <w:pPr>
        <w:spacing w:after="0" w:line="240" w:lineRule="auto"/>
      </w:pPr>
      <w:r>
        <w:separator/>
      </w:r>
    </w:p>
  </w:endnote>
  <w:endnote w:type="continuationSeparator" w:id="0">
    <w:p w:rsidR="00B455A3" w:rsidRDefault="00B455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A3" w:rsidRDefault="00B455A3" w:rsidP="0038231F">
      <w:pPr>
        <w:spacing w:after="0" w:line="240" w:lineRule="auto"/>
      </w:pPr>
      <w:r>
        <w:separator/>
      </w:r>
    </w:p>
  </w:footnote>
  <w:footnote w:type="continuationSeparator" w:id="0">
    <w:p w:rsidR="00B455A3" w:rsidRDefault="00B455A3" w:rsidP="0038231F">
      <w:pPr>
        <w:spacing w:after="0" w:line="240" w:lineRule="auto"/>
      </w:pPr>
      <w:r>
        <w:continuationSeparator/>
      </w:r>
    </w:p>
  </w:footnote>
  <w:footnote w:id="1">
    <w:p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455A3" w:rsidRPr="00A82964" w:rsidRDefault="00B455A3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455A3" w:rsidRDefault="00B455A3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25C8D"/>
    <w:rsid w:val="000303EE"/>
    <w:rsid w:val="00064EB6"/>
    <w:rsid w:val="00066102"/>
    <w:rsid w:val="00073C3D"/>
    <w:rsid w:val="000757D5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076AB"/>
    <w:rsid w:val="0011408C"/>
    <w:rsid w:val="001448F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4854"/>
    <w:rsid w:val="004D7E48"/>
    <w:rsid w:val="004E4730"/>
    <w:rsid w:val="004E4A5A"/>
    <w:rsid w:val="004F23F7"/>
    <w:rsid w:val="004F40EF"/>
    <w:rsid w:val="004F6A9B"/>
    <w:rsid w:val="00513191"/>
    <w:rsid w:val="00520174"/>
    <w:rsid w:val="00537B9B"/>
    <w:rsid w:val="0056357A"/>
    <w:rsid w:val="005641F0"/>
    <w:rsid w:val="0059454A"/>
    <w:rsid w:val="005C39CA"/>
    <w:rsid w:val="005D4835"/>
    <w:rsid w:val="005D7EE4"/>
    <w:rsid w:val="005E176A"/>
    <w:rsid w:val="00615A90"/>
    <w:rsid w:val="0062650C"/>
    <w:rsid w:val="00634311"/>
    <w:rsid w:val="00666121"/>
    <w:rsid w:val="00667373"/>
    <w:rsid w:val="00674997"/>
    <w:rsid w:val="00682574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1292E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057B6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417E"/>
    <w:rsid w:val="00A15F7E"/>
    <w:rsid w:val="00A166B0"/>
    <w:rsid w:val="00A22DCF"/>
    <w:rsid w:val="00A2375E"/>
    <w:rsid w:val="00A24C2D"/>
    <w:rsid w:val="00A276E4"/>
    <w:rsid w:val="00A3062E"/>
    <w:rsid w:val="00A325DB"/>
    <w:rsid w:val="00A345E9"/>
    <w:rsid w:val="00A347DE"/>
    <w:rsid w:val="00A41DE9"/>
    <w:rsid w:val="00A50996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55A3"/>
    <w:rsid w:val="00B5040B"/>
    <w:rsid w:val="00B8005E"/>
    <w:rsid w:val="00B817C6"/>
    <w:rsid w:val="00B90E42"/>
    <w:rsid w:val="00BB0C3C"/>
    <w:rsid w:val="00BB1532"/>
    <w:rsid w:val="00BB4893"/>
    <w:rsid w:val="00BC43AD"/>
    <w:rsid w:val="00BC46C1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27B06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9F6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C68A0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9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C3D44"/>
    <w:rPr>
      <w:lang w:eastAsia="en-US"/>
    </w:rPr>
  </w:style>
  <w:style w:type="character" w:styleId="Emphasis">
    <w:name w:val="Emphasis"/>
    <w:basedOn w:val="DefaultParagraphFont"/>
    <w:uiPriority w:val="99"/>
    <w:qFormat/>
    <w:rsid w:val="007C3D4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7C3D44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efaultParagraphFont"/>
    <w:uiPriority w:val="99"/>
    <w:rsid w:val="005D4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394</Words>
  <Characters>2364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10</cp:revision>
  <cp:lastPrinted>2022-05-04T11:03:00Z</cp:lastPrinted>
  <dcterms:created xsi:type="dcterms:W3CDTF">2022-05-06T13:10:00Z</dcterms:created>
  <dcterms:modified xsi:type="dcterms:W3CDTF">2022-08-11T11:18:00Z</dcterms:modified>
</cp:coreProperties>
</file>