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BC" w:rsidRPr="003434CB" w:rsidRDefault="00EA70BC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EA70BC" w:rsidRPr="00FC2C8B" w:rsidRDefault="00EA70BC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EA70BC" w:rsidRDefault="00EA70BC" w:rsidP="007C389C">
      <w:pPr>
        <w:numPr>
          <w:ilvl w:val="12"/>
          <w:numId w:val="0"/>
        </w:numPr>
        <w:rPr>
          <w:sz w:val="24"/>
          <w:szCs w:val="24"/>
        </w:rPr>
      </w:pPr>
    </w:p>
    <w:p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EA70BC" w:rsidRPr="006F76F3" w:rsidRDefault="00EA70BC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70BC" w:rsidRPr="006F76F3" w:rsidRDefault="00EA70BC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EA70BC" w:rsidRPr="006F76F3" w:rsidRDefault="00EA70BC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EA70BC" w:rsidRPr="0056084C" w:rsidRDefault="00EA70BC" w:rsidP="00583895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6084C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Pr="0056084C">
        <w:rPr>
          <w:rFonts w:ascii="Times New Roman" w:hAnsi="Times New Roman"/>
          <w:sz w:val="28"/>
          <w:szCs w:val="28"/>
        </w:rPr>
        <w:t xml:space="preserve"> </w:t>
      </w:r>
      <w:bookmarkStart w:id="0" w:name="OLE_LINK5"/>
      <w:bookmarkStart w:id="1" w:name="OLE_LINK6"/>
      <w:bookmarkStart w:id="2" w:name="OLE_LINK9"/>
      <w:bookmarkStart w:id="3" w:name="OLE_LINK10"/>
      <w:r w:rsidRPr="0056084C">
        <w:rPr>
          <w:rFonts w:ascii="Times New Roman" w:hAnsi="Times New Roman"/>
          <w:sz w:val="24"/>
          <w:szCs w:val="24"/>
        </w:rPr>
        <w:t>Sporządzanie, dostarczanie i dystrybucja posiłków dla pacjentów hospitalizowanych w placówkach SPZOZ w Krotoszynie</w:t>
      </w:r>
      <w:r>
        <w:rPr>
          <w:rFonts w:ascii="Times New Roman" w:hAnsi="Times New Roman"/>
          <w:sz w:val="24"/>
          <w:szCs w:val="24"/>
        </w:rPr>
        <w:t xml:space="preserve"> III</w:t>
      </w:r>
      <w:r w:rsidRPr="0056084C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Pr="0056084C">
        <w:rPr>
          <w:rFonts w:ascii="Times New Roman" w:hAnsi="Times New Roman"/>
          <w:sz w:val="24"/>
          <w:szCs w:val="24"/>
        </w:rPr>
        <w:t xml:space="preserve"> Nr sprawy: </w:t>
      </w:r>
      <w:r>
        <w:rPr>
          <w:rFonts w:ascii="Times New Roman" w:hAnsi="Times New Roman"/>
          <w:sz w:val="24"/>
          <w:szCs w:val="24"/>
        </w:rPr>
        <w:t>DIET/1/29/22</w:t>
      </w: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bookmarkStart w:id="4" w:name="_GoBack"/>
      <w:bookmarkEnd w:id="4"/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EA70BC" w:rsidRPr="006F76F3" w:rsidRDefault="00EA70BC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EA70BC" w:rsidRPr="006F76F3" w:rsidRDefault="00EA70BC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EA70BC" w:rsidRDefault="00EA70BC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EA70BC" w:rsidRDefault="00EA70BC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EA70BC" w:rsidRDefault="00EA70BC" w:rsidP="007C389C">
      <w:pPr>
        <w:pStyle w:val="BodyText"/>
        <w:rPr>
          <w:sz w:val="20"/>
          <w:u w:val="single"/>
        </w:rPr>
      </w:pPr>
    </w:p>
    <w:p w:rsidR="00EA70BC" w:rsidRDefault="00EA70BC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EA70BC" w:rsidRPr="005261D2" w:rsidRDefault="00EA70BC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EA70BC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096F39"/>
    <w:rsid w:val="00233100"/>
    <w:rsid w:val="00267D78"/>
    <w:rsid w:val="003434CB"/>
    <w:rsid w:val="003D0104"/>
    <w:rsid w:val="005261D2"/>
    <w:rsid w:val="00541722"/>
    <w:rsid w:val="0056084C"/>
    <w:rsid w:val="005775A9"/>
    <w:rsid w:val="00583895"/>
    <w:rsid w:val="005D1761"/>
    <w:rsid w:val="00681A85"/>
    <w:rsid w:val="006F76F3"/>
    <w:rsid w:val="00725034"/>
    <w:rsid w:val="00756CED"/>
    <w:rsid w:val="007C389C"/>
    <w:rsid w:val="007D215B"/>
    <w:rsid w:val="007E696C"/>
    <w:rsid w:val="00822543"/>
    <w:rsid w:val="008326C4"/>
    <w:rsid w:val="00937EC3"/>
    <w:rsid w:val="00982749"/>
    <w:rsid w:val="00A33323"/>
    <w:rsid w:val="00A62EF5"/>
    <w:rsid w:val="00AF1BD8"/>
    <w:rsid w:val="00B15CA4"/>
    <w:rsid w:val="00B26980"/>
    <w:rsid w:val="00C21BE0"/>
    <w:rsid w:val="00CE55D9"/>
    <w:rsid w:val="00D2546C"/>
    <w:rsid w:val="00DE5500"/>
    <w:rsid w:val="00EA70BC"/>
    <w:rsid w:val="00FC2C8B"/>
    <w:rsid w:val="00FE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50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320</Words>
  <Characters>1925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13</cp:revision>
  <dcterms:created xsi:type="dcterms:W3CDTF">2021-02-07T15:02:00Z</dcterms:created>
  <dcterms:modified xsi:type="dcterms:W3CDTF">2022-08-08T12:19:00Z</dcterms:modified>
</cp:coreProperties>
</file>