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593" w:rsidRPr="00541462" w:rsidRDefault="00242593" w:rsidP="00541462">
      <w:pPr>
        <w:spacing w:after="0" w:line="480" w:lineRule="auto"/>
        <w:ind w:firstLine="6660"/>
        <w:rPr>
          <w:rFonts w:ascii="Times New Roman" w:hAnsi="Times New Roman"/>
          <w:sz w:val="21"/>
          <w:szCs w:val="21"/>
        </w:rPr>
      </w:pPr>
      <w:r w:rsidRPr="00541462">
        <w:rPr>
          <w:rFonts w:ascii="Times New Roman" w:hAnsi="Times New Roman"/>
          <w:sz w:val="21"/>
          <w:szCs w:val="21"/>
        </w:rPr>
        <w:t>Załącznik nr 3</w:t>
      </w:r>
    </w:p>
    <w:p w:rsidR="00242593" w:rsidRPr="00A22DCF" w:rsidRDefault="00242593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242593" w:rsidRPr="00842991" w:rsidRDefault="0024259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42593" w:rsidRPr="00262D61" w:rsidRDefault="00242593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242593" w:rsidRPr="00A22DCF" w:rsidRDefault="00242593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242593" w:rsidRPr="00842991" w:rsidRDefault="0024259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242593" w:rsidRPr="00A22DCF" w:rsidRDefault="00242593" w:rsidP="00C4103F">
      <w:pPr>
        <w:rPr>
          <w:rFonts w:ascii="Arial" w:hAnsi="Arial" w:cs="Arial"/>
          <w:sz w:val="21"/>
          <w:szCs w:val="21"/>
        </w:rPr>
      </w:pPr>
    </w:p>
    <w:p w:rsidR="00242593" w:rsidRDefault="00242593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242593" w:rsidRPr="00D9586F" w:rsidRDefault="00242593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242593" w:rsidRPr="00D9586F" w:rsidRDefault="00242593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242593" w:rsidRPr="00A22DCF" w:rsidRDefault="00242593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242593" w:rsidRPr="00262D61" w:rsidRDefault="00242593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242593" w:rsidRPr="00A22DCF" w:rsidRDefault="00242593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242593" w:rsidRDefault="00242593" w:rsidP="00146C47">
      <w:pPr>
        <w:ind w:left="36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bookmarkStart w:id="0" w:name="OLE_LINK5"/>
      <w:bookmarkStart w:id="1" w:name="OLE_LINK6"/>
      <w:bookmarkStart w:id="2" w:name="OLE_LINK9"/>
      <w:bookmarkStart w:id="3" w:name="OLE_LINK10"/>
      <w:bookmarkStart w:id="4" w:name="OLE_LINK11"/>
      <w:r w:rsidRPr="0062650C">
        <w:rPr>
          <w:rFonts w:ascii="Arial" w:hAnsi="Arial" w:cs="Arial"/>
          <w:sz w:val="21"/>
          <w:szCs w:val="21"/>
        </w:rPr>
        <w:t>Sporządzanie, dostarczanie i dystrybucja posiłków dla pacjentów hospitalizowanych w placówkach SPZOZ w Krotoszynie III</w:t>
      </w:r>
      <w:r w:rsidRPr="0062650C">
        <w:rPr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Samodzielny Publiczny Zakład Opieki Zdrowotnej w Krotoszynie, DIET/1/29/22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:rsidR="00242593" w:rsidRDefault="00242593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42593" w:rsidRPr="001448FB" w:rsidRDefault="00242593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242593" w:rsidRDefault="00242593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242593" w:rsidRPr="004B00A9" w:rsidRDefault="00242593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242593" w:rsidRDefault="00242593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5"/>
    </w:p>
    <w:p w:rsidR="00242593" w:rsidRPr="00272C31" w:rsidRDefault="00242593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242593" w:rsidRPr="00DD59F0" w:rsidRDefault="00242593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242593" w:rsidRPr="00E31C06" w:rsidRDefault="00242593" w:rsidP="00C014B5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242593" w:rsidRDefault="00242593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42593" w:rsidRPr="00706D8B" w:rsidRDefault="00242593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6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6"/>
    </w:p>
    <w:p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42593" w:rsidRPr="00E24AD0" w:rsidRDefault="00242593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242593" w:rsidRDefault="00242593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7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7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:rsidR="00242593" w:rsidRPr="00CF09B7" w:rsidRDefault="00242593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242593" w:rsidRPr="004D7E48" w:rsidRDefault="00242593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242593" w:rsidRPr="00B15FD3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242593" w:rsidRDefault="00242593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8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9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:rsidR="00242593" w:rsidRPr="00DE447D" w:rsidRDefault="00242593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:rsidR="00242593" w:rsidRPr="00190D6E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10" w:name="_GoBack"/>
      <w:bookmarkEnd w:id="10"/>
    </w:p>
    <w:p w:rsidR="00242593" w:rsidRPr="001D3A19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1"/>
    <w:p w:rsidR="00242593" w:rsidRDefault="00242593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242593" w:rsidRPr="002E0E61" w:rsidRDefault="00242593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242593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242593" w:rsidRPr="00AA336E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242593" w:rsidRPr="00A22DCF" w:rsidRDefault="00242593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242593" w:rsidRDefault="00242593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242593" w:rsidRDefault="0024259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42593" w:rsidRDefault="00242593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242593" w:rsidRPr="00520F90" w:rsidRDefault="00242593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242593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593" w:rsidRDefault="00242593" w:rsidP="0038231F">
      <w:pPr>
        <w:spacing w:after="0" w:line="240" w:lineRule="auto"/>
      </w:pPr>
      <w:r>
        <w:separator/>
      </w:r>
    </w:p>
  </w:endnote>
  <w:endnote w:type="continuationSeparator" w:id="0">
    <w:p w:rsidR="00242593" w:rsidRDefault="00242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593" w:rsidRDefault="00242593" w:rsidP="0038231F">
      <w:pPr>
        <w:spacing w:after="0" w:line="240" w:lineRule="auto"/>
      </w:pPr>
      <w:r>
        <w:separator/>
      </w:r>
    </w:p>
  </w:footnote>
  <w:footnote w:type="continuationSeparator" w:id="0">
    <w:p w:rsidR="00242593" w:rsidRDefault="00242593" w:rsidP="0038231F">
      <w:pPr>
        <w:spacing w:after="0" w:line="240" w:lineRule="auto"/>
      </w:pPr>
      <w:r>
        <w:continuationSeparator/>
      </w:r>
    </w:p>
  </w:footnote>
  <w:footnote w:id="1">
    <w:p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242593" w:rsidRPr="00A82964" w:rsidRDefault="0024259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242593" w:rsidRDefault="00242593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14FB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46C47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2593"/>
    <w:rsid w:val="002459B2"/>
    <w:rsid w:val="0025261D"/>
    <w:rsid w:val="00255142"/>
    <w:rsid w:val="00256B66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0A9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C7B"/>
    <w:rsid w:val="0053061E"/>
    <w:rsid w:val="00541462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3BE"/>
    <w:rsid w:val="005E176A"/>
    <w:rsid w:val="0062650C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7F97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547A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4A1B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F91"/>
    <w:rsid w:val="00CA033A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1D2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C7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928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686</Words>
  <Characters>4116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9</cp:revision>
  <cp:lastPrinted>2016-07-26T10:32:00Z</cp:lastPrinted>
  <dcterms:created xsi:type="dcterms:W3CDTF">2022-05-06T13:11:00Z</dcterms:created>
  <dcterms:modified xsi:type="dcterms:W3CDTF">2022-08-11T11:15:00Z</dcterms:modified>
</cp:coreProperties>
</file>