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44" w:rsidRDefault="00E05F4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E05F44" w:rsidRPr="00A22DCF" w:rsidRDefault="00E05F4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E05F44" w:rsidRPr="00A22DCF" w:rsidRDefault="00E05F44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05F44" w:rsidRPr="00842991" w:rsidRDefault="00E05F44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05F44" w:rsidRPr="00262D61" w:rsidRDefault="00E05F44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05F44" w:rsidRPr="00A22DCF" w:rsidRDefault="00E05F44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05F44" w:rsidRPr="00842991" w:rsidRDefault="00E05F44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E05F44" w:rsidRPr="00A22DCF" w:rsidRDefault="00E05F44" w:rsidP="00C4103F">
      <w:pPr>
        <w:rPr>
          <w:rFonts w:ascii="Arial" w:hAnsi="Arial" w:cs="Arial"/>
          <w:sz w:val="21"/>
          <w:szCs w:val="21"/>
        </w:rPr>
      </w:pPr>
    </w:p>
    <w:p w:rsidR="00E05F44" w:rsidRDefault="00E05F44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E05F44" w:rsidRPr="00D9586F" w:rsidRDefault="00E05F44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E05F44" w:rsidRPr="00D9586F" w:rsidRDefault="00E05F44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E05F44" w:rsidRPr="00A22DCF" w:rsidRDefault="00E05F4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E05F44" w:rsidRPr="00262D61" w:rsidRDefault="00E05F44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E05F44" w:rsidRPr="00A22DCF" w:rsidRDefault="00E05F4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E05F44" w:rsidRPr="00116940" w:rsidRDefault="00E05F44" w:rsidP="00116940">
      <w:pPr>
        <w:pStyle w:val="Heading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Pr="00116940">
        <w:rPr>
          <w:b w:val="0"/>
          <w:kern w:val="0"/>
          <w:sz w:val="21"/>
          <w:szCs w:val="21"/>
        </w:rPr>
        <w:t xml:space="preserve">Dostawa jednorazowego sprzętu medycznego specjalistycznego dla SPZOZ w Krotoszynie </w:t>
      </w:r>
      <w:bookmarkEnd w:id="0"/>
      <w:bookmarkEnd w:id="1"/>
      <w:bookmarkEnd w:id="2"/>
      <w:r w:rsidRPr="00116940">
        <w:rPr>
          <w:b w:val="0"/>
          <w:sz w:val="21"/>
          <w:szCs w:val="21"/>
        </w:rPr>
        <w:t xml:space="preserve">, nr sprawy: DG/1/27/22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:rsidR="00E05F44" w:rsidRDefault="00E05F44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05F44" w:rsidRPr="001448FB" w:rsidRDefault="00E05F44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E05F44" w:rsidRDefault="00E05F44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E05F44" w:rsidRPr="004B00A9" w:rsidRDefault="00E05F44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E05F44" w:rsidRDefault="00E05F44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:rsidR="00E05F44" w:rsidRPr="00272C31" w:rsidRDefault="00E05F44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E05F44" w:rsidRPr="00DD59F0" w:rsidRDefault="00E05F44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E05F44" w:rsidRPr="001D3A19" w:rsidRDefault="00E05F44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E05F44" w:rsidRDefault="00E05F44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E05F44" w:rsidRPr="002E0E61" w:rsidRDefault="00E05F44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E05F44" w:rsidRPr="00AA336E" w:rsidRDefault="00E05F44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E05F44" w:rsidRDefault="00E05F44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E05F44" w:rsidRPr="00AA336E" w:rsidRDefault="00E05F44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E05F44" w:rsidRPr="00A22DCF" w:rsidRDefault="00E05F44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E05F44" w:rsidRDefault="00E05F4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E05F44" w:rsidRDefault="00E05F44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05F44" w:rsidRDefault="00E05F44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E05F44" w:rsidRPr="00520F90" w:rsidRDefault="00E05F44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E05F44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F44" w:rsidRDefault="00E05F44" w:rsidP="0038231F">
      <w:pPr>
        <w:spacing w:after="0" w:line="240" w:lineRule="auto"/>
      </w:pPr>
      <w:r>
        <w:separator/>
      </w:r>
    </w:p>
  </w:endnote>
  <w:endnote w:type="continuationSeparator" w:id="0">
    <w:p w:rsidR="00E05F44" w:rsidRDefault="00E05F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F44" w:rsidRDefault="00E05F44" w:rsidP="0038231F">
      <w:pPr>
        <w:spacing w:after="0" w:line="240" w:lineRule="auto"/>
      </w:pPr>
      <w:r>
        <w:separator/>
      </w:r>
    </w:p>
  </w:footnote>
  <w:footnote w:type="continuationSeparator" w:id="0">
    <w:p w:rsidR="00E05F44" w:rsidRDefault="00E05F44" w:rsidP="0038231F">
      <w:pPr>
        <w:spacing w:after="0" w:line="240" w:lineRule="auto"/>
      </w:pPr>
      <w:r>
        <w:continuationSeparator/>
      </w:r>
    </w:p>
  </w:footnote>
  <w:footnote w:id="1">
    <w:p w:rsidR="00E05F44" w:rsidRPr="00A82964" w:rsidRDefault="00E05F4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E05F44" w:rsidRPr="00A82964" w:rsidRDefault="00E05F4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05F44" w:rsidRPr="00A82964" w:rsidRDefault="00E05F4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05F44" w:rsidRDefault="00E05F44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E9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Heading1Char1">
    <w:name w:val="Heading 1 Char1"/>
    <w:link w:val="Heading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10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448</Words>
  <Characters>2688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8</cp:revision>
  <cp:lastPrinted>2016-07-26T10:32:00Z</cp:lastPrinted>
  <dcterms:created xsi:type="dcterms:W3CDTF">2022-05-06T13:11:00Z</dcterms:created>
  <dcterms:modified xsi:type="dcterms:W3CDTF">2022-08-01T09:55:00Z</dcterms:modified>
</cp:coreProperties>
</file>