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1C5" w:rsidRPr="003434CB" w:rsidRDefault="00FE41C5" w:rsidP="007C389C">
      <w:pPr>
        <w:spacing w:after="0"/>
        <w:ind w:firstLine="6804"/>
        <w:rPr>
          <w:rFonts w:ascii="Times New Roman" w:hAnsi="Times New Roman"/>
          <w:sz w:val="18"/>
          <w:szCs w:val="18"/>
        </w:rPr>
      </w:pPr>
      <w:r w:rsidRPr="003434CB">
        <w:rPr>
          <w:rFonts w:ascii="Times New Roman" w:hAnsi="Times New Roman"/>
          <w:b/>
          <w:sz w:val="18"/>
          <w:szCs w:val="18"/>
        </w:rPr>
        <w:t>Załącznik nr 5 do SWZ</w:t>
      </w:r>
    </w:p>
    <w:p w:rsidR="00FE41C5" w:rsidRPr="00FC2C8B" w:rsidRDefault="00FE41C5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Wykonawca:</w:t>
      </w:r>
    </w:p>
    <w:p w:rsidR="00FE41C5" w:rsidRPr="00FC2C8B" w:rsidRDefault="00FE41C5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Pełna nazwa:……………………………….........................................................</w:t>
      </w:r>
    </w:p>
    <w:p w:rsidR="00FE41C5" w:rsidRPr="00FC2C8B" w:rsidRDefault="00FE41C5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Adres:.................................................................………………………………..</w:t>
      </w:r>
    </w:p>
    <w:p w:rsidR="00FE41C5" w:rsidRPr="00FC2C8B" w:rsidRDefault="00FE41C5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NIP/Pesel:...........................................................………………………………..</w:t>
      </w:r>
    </w:p>
    <w:p w:rsidR="00FE41C5" w:rsidRPr="00FC2C8B" w:rsidRDefault="00FE41C5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KRS/CEDIG…......................................................……………………………..</w:t>
      </w:r>
      <w:r w:rsidRPr="00FC2C8B">
        <w:rPr>
          <w:rFonts w:ascii="Times New Roman" w:hAnsi="Times New Roman"/>
          <w:i/>
        </w:rPr>
        <w:t>)</w:t>
      </w:r>
    </w:p>
    <w:p w:rsidR="00FE41C5" w:rsidRPr="00FC2C8B" w:rsidRDefault="00FE41C5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NR KRS..........................</w:t>
      </w:r>
    </w:p>
    <w:p w:rsidR="00FE41C5" w:rsidRPr="00FC2C8B" w:rsidRDefault="00FE41C5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</w:rPr>
      </w:pPr>
    </w:p>
    <w:p w:rsidR="00FE41C5" w:rsidRPr="00FC2C8B" w:rsidRDefault="00FE41C5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</w:rPr>
      </w:pPr>
    </w:p>
    <w:p w:rsidR="00FE41C5" w:rsidRPr="00FC2C8B" w:rsidRDefault="00FE41C5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Reprezentowany przez:</w:t>
      </w:r>
    </w:p>
    <w:p w:rsidR="00FE41C5" w:rsidRPr="00FC2C8B" w:rsidRDefault="00FE41C5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Imię i nazwisko…............…………………………………………….</w:t>
      </w:r>
    </w:p>
    <w:p w:rsidR="00FE41C5" w:rsidRPr="00FC2C8B" w:rsidRDefault="00FE41C5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Podstawa reprezentacji……………………………………………….</w:t>
      </w:r>
    </w:p>
    <w:p w:rsidR="00FE41C5" w:rsidRDefault="00FE41C5" w:rsidP="007C389C">
      <w:pPr>
        <w:numPr>
          <w:ilvl w:val="12"/>
          <w:numId w:val="0"/>
        </w:numPr>
        <w:rPr>
          <w:sz w:val="24"/>
          <w:szCs w:val="24"/>
        </w:rPr>
      </w:pPr>
    </w:p>
    <w:p w:rsidR="00FE41C5" w:rsidRPr="006F76F3" w:rsidRDefault="00FE41C5" w:rsidP="007C389C">
      <w:pPr>
        <w:spacing w:after="0"/>
        <w:jc w:val="center"/>
        <w:rPr>
          <w:rFonts w:ascii="Times New Roman" w:hAnsi="Times New Roman"/>
          <w:b/>
          <w:color w:val="000000"/>
          <w:sz w:val="20"/>
          <w:szCs w:val="20"/>
          <w:u w:val="single"/>
        </w:rPr>
      </w:pPr>
    </w:p>
    <w:p w:rsidR="00FE41C5" w:rsidRPr="006F76F3" w:rsidRDefault="00FE41C5" w:rsidP="007C389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6F76F3">
        <w:rPr>
          <w:rFonts w:ascii="Times New Roman" w:hAnsi="Times New Roman"/>
          <w:b/>
          <w:color w:val="000000"/>
          <w:sz w:val="24"/>
          <w:szCs w:val="24"/>
          <w:u w:val="single"/>
        </w:rPr>
        <w:t>Oświadczenie Wykonawcy</w:t>
      </w:r>
    </w:p>
    <w:p w:rsidR="00FE41C5" w:rsidRPr="006F76F3" w:rsidRDefault="00FE41C5" w:rsidP="007C389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F76F3">
        <w:rPr>
          <w:rFonts w:ascii="Times New Roman" w:hAnsi="Times New Roman"/>
          <w:b/>
          <w:bCs/>
          <w:sz w:val="24"/>
          <w:szCs w:val="24"/>
        </w:rPr>
        <w:t>o którym mowa w art. 117 ust. 4</w:t>
      </w:r>
    </w:p>
    <w:p w:rsidR="00FE41C5" w:rsidRPr="006F76F3" w:rsidRDefault="00FE41C5" w:rsidP="007C389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6F76F3">
        <w:rPr>
          <w:rFonts w:ascii="Times New Roman" w:hAnsi="Times New Roman"/>
          <w:b/>
          <w:color w:val="000000"/>
          <w:sz w:val="24"/>
          <w:szCs w:val="24"/>
        </w:rPr>
        <w:t>ustawy z dnia 11 września 2019r. Prawo zamówień publicznych</w:t>
      </w:r>
    </w:p>
    <w:p w:rsidR="00FE41C5" w:rsidRPr="006F76F3" w:rsidRDefault="00FE41C5" w:rsidP="007C389C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E41C5" w:rsidRPr="006F76F3" w:rsidRDefault="00FE41C5" w:rsidP="007C389C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6F76F3">
        <w:rPr>
          <w:rFonts w:ascii="Times New Roman" w:hAnsi="Times New Roman"/>
          <w:b/>
          <w:bCs/>
          <w:sz w:val="20"/>
          <w:szCs w:val="20"/>
        </w:rPr>
        <w:t>(</w:t>
      </w:r>
      <w:r w:rsidRPr="006F76F3">
        <w:rPr>
          <w:rFonts w:ascii="Times New Roman" w:hAnsi="Times New Roman"/>
          <w:b/>
          <w:bCs/>
          <w:sz w:val="20"/>
          <w:szCs w:val="20"/>
          <w:u w:val="single"/>
        </w:rPr>
        <w:t>dotyczy sytuacji, z której wynika wykonanie przedmiotu zamówienia przez poszczególnych wykonawców Wspólnie ubiegających się o udzielenie zamówienia</w:t>
      </w:r>
      <w:r w:rsidRPr="006F76F3">
        <w:rPr>
          <w:rFonts w:ascii="Times New Roman" w:hAnsi="Times New Roman"/>
          <w:b/>
          <w:bCs/>
          <w:sz w:val="20"/>
          <w:szCs w:val="20"/>
        </w:rPr>
        <w:t xml:space="preserve">) </w:t>
      </w:r>
    </w:p>
    <w:p w:rsidR="00FE41C5" w:rsidRPr="006F76F3" w:rsidRDefault="00FE41C5" w:rsidP="007C389C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FE41C5" w:rsidRPr="0056084C" w:rsidRDefault="00FE41C5" w:rsidP="00583895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6084C">
        <w:rPr>
          <w:rFonts w:ascii="Times New Roman" w:hAnsi="Times New Roman"/>
          <w:sz w:val="24"/>
          <w:szCs w:val="24"/>
        </w:rPr>
        <w:t>Na potrzeby postępowania o udzielenie zamówienia publicznego pn</w:t>
      </w:r>
      <w:r w:rsidRPr="0056084C">
        <w:rPr>
          <w:rFonts w:ascii="Times New Roman" w:hAnsi="Times New Roman"/>
          <w:sz w:val="28"/>
          <w:szCs w:val="28"/>
        </w:rPr>
        <w:t xml:space="preserve"> </w:t>
      </w:r>
      <w:bookmarkStart w:id="0" w:name="OLE_LINK5"/>
      <w:bookmarkStart w:id="1" w:name="OLE_LINK6"/>
      <w:bookmarkStart w:id="2" w:name="OLE_LINK9"/>
      <w:bookmarkStart w:id="3" w:name="OLE_LINK10"/>
      <w:r w:rsidRPr="0056084C">
        <w:rPr>
          <w:rFonts w:ascii="Times New Roman" w:hAnsi="Times New Roman"/>
          <w:sz w:val="24"/>
          <w:szCs w:val="24"/>
        </w:rPr>
        <w:t>Sporządzanie, dostarczanie i dystrybucja posiłków dla pacjentów hospitalizowanych w placówkach SPZOZ w Krotoszynie</w:t>
      </w:r>
      <w:r>
        <w:rPr>
          <w:rFonts w:ascii="Times New Roman" w:hAnsi="Times New Roman"/>
          <w:sz w:val="24"/>
          <w:szCs w:val="24"/>
        </w:rPr>
        <w:t xml:space="preserve"> II</w:t>
      </w:r>
      <w:r w:rsidRPr="0056084C">
        <w:rPr>
          <w:rFonts w:ascii="Times New Roman" w:hAnsi="Times New Roman"/>
          <w:sz w:val="24"/>
          <w:szCs w:val="24"/>
        </w:rPr>
        <w:t xml:space="preserve"> </w:t>
      </w:r>
      <w:bookmarkEnd w:id="0"/>
      <w:bookmarkEnd w:id="1"/>
      <w:bookmarkEnd w:id="2"/>
      <w:bookmarkEnd w:id="3"/>
      <w:r w:rsidRPr="0056084C">
        <w:rPr>
          <w:rFonts w:ascii="Times New Roman" w:hAnsi="Times New Roman"/>
          <w:sz w:val="24"/>
          <w:szCs w:val="24"/>
        </w:rPr>
        <w:t xml:space="preserve"> Nr sprawy: </w:t>
      </w:r>
      <w:r>
        <w:rPr>
          <w:rFonts w:ascii="Times New Roman" w:hAnsi="Times New Roman"/>
          <w:sz w:val="24"/>
          <w:szCs w:val="24"/>
        </w:rPr>
        <w:t>DIET/1/08/22</w:t>
      </w:r>
    </w:p>
    <w:p w:rsidR="00FE41C5" w:rsidRPr="006F76F3" w:rsidRDefault="00FE41C5" w:rsidP="00CE55D9">
      <w:pPr>
        <w:spacing w:after="0" w:line="240" w:lineRule="auto"/>
        <w:jc w:val="both"/>
        <w:rPr>
          <w:rFonts w:ascii="Times New Roman" w:hAnsi="Times New Roman"/>
          <w:szCs w:val="24"/>
          <w:shd w:val="clear" w:color="auto" w:fill="FFFFFF"/>
        </w:rPr>
      </w:pPr>
      <w:r w:rsidRPr="006F76F3">
        <w:rPr>
          <w:rFonts w:ascii="Times New Roman" w:hAnsi="Times New Roman"/>
          <w:szCs w:val="24"/>
        </w:rPr>
        <w:t xml:space="preserve">Składając ofertę w ww. postępowaniu jako </w:t>
      </w:r>
      <w:r w:rsidRPr="006F76F3">
        <w:rPr>
          <w:rFonts w:ascii="Times New Roman" w:hAnsi="Times New Roman"/>
          <w:b/>
          <w:szCs w:val="24"/>
        </w:rPr>
        <w:t>Wykonawcy ubiegający się wspólnie o udzielenie zamówienia,</w:t>
      </w:r>
      <w:r w:rsidRPr="006F76F3">
        <w:rPr>
          <w:rFonts w:ascii="Times New Roman" w:hAnsi="Times New Roman"/>
          <w:szCs w:val="24"/>
        </w:rPr>
        <w:t xml:space="preserve"> oświadczam, że jako Wykonawca wspólnie </w:t>
      </w:r>
      <w:r w:rsidRPr="006F76F3">
        <w:rPr>
          <w:rFonts w:ascii="Times New Roman" w:hAnsi="Times New Roman"/>
          <w:szCs w:val="24"/>
          <w:shd w:val="clear" w:color="auto" w:fill="FFFFFF"/>
        </w:rPr>
        <w:t>ubiegający się o udzielenie zamówienia:</w:t>
      </w:r>
    </w:p>
    <w:p w:rsidR="00FE41C5" w:rsidRPr="006F76F3" w:rsidRDefault="00FE41C5" w:rsidP="00CE55D9">
      <w:pPr>
        <w:spacing w:after="0" w:line="240" w:lineRule="auto"/>
        <w:jc w:val="both"/>
        <w:rPr>
          <w:rFonts w:ascii="Times New Roman" w:hAnsi="Times New Roman"/>
          <w:b/>
          <w:bCs/>
          <w:szCs w:val="24"/>
        </w:rPr>
      </w:pPr>
    </w:p>
    <w:p w:rsidR="00FE41C5" w:rsidRPr="006F76F3" w:rsidRDefault="00FE41C5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 xml:space="preserve">1) ………………………………………………………………………… (Nazwa Wykonawcy), zrealizuję następujące usługi ……………………………………; </w:t>
      </w:r>
    </w:p>
    <w:p w:rsidR="00FE41C5" w:rsidRPr="006F76F3" w:rsidRDefault="00FE41C5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bookmarkStart w:id="4" w:name="_GoBack"/>
      <w:bookmarkEnd w:id="4"/>
    </w:p>
    <w:p w:rsidR="00FE41C5" w:rsidRPr="006F76F3" w:rsidRDefault="00FE41C5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 xml:space="preserve">2) ………………………………………………………………………… (Nazwa Wykonawcy), zrealizuję następujące usługi ……………………………………; </w:t>
      </w:r>
    </w:p>
    <w:p w:rsidR="00FE41C5" w:rsidRPr="006F76F3" w:rsidRDefault="00FE41C5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FE41C5" w:rsidRPr="006F76F3" w:rsidRDefault="00FE41C5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 xml:space="preserve">3) ……………………………………………………………………….. (Nazwa Wykonawcy), zrealizuje następujące usługi………………………………………; </w:t>
      </w:r>
    </w:p>
    <w:p w:rsidR="00FE41C5" w:rsidRPr="006F76F3" w:rsidRDefault="00FE41C5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>……….</w:t>
      </w:r>
    </w:p>
    <w:p w:rsidR="00FE41C5" w:rsidRPr="006F76F3" w:rsidRDefault="00FE41C5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FE41C5" w:rsidRPr="006F76F3" w:rsidRDefault="00FE41C5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 xml:space="preserve">Oświadczamy, że realizacja przedmiotu zamówienia, będzie odbywała się zgodnie z powyższą deklaracją. </w:t>
      </w:r>
    </w:p>
    <w:p w:rsidR="00FE41C5" w:rsidRPr="006F76F3" w:rsidRDefault="00FE41C5" w:rsidP="007C389C">
      <w:pPr>
        <w:spacing w:after="120" w:line="280" w:lineRule="exact"/>
        <w:jc w:val="both"/>
        <w:rPr>
          <w:rFonts w:ascii="Times New Roman" w:hAnsi="Times New Roman"/>
          <w:sz w:val="20"/>
          <w:szCs w:val="20"/>
        </w:rPr>
      </w:pPr>
    </w:p>
    <w:p w:rsidR="00FE41C5" w:rsidRPr="006F76F3" w:rsidRDefault="00FE41C5" w:rsidP="00CE55D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76F3">
        <w:rPr>
          <w:rFonts w:ascii="Times New Roman" w:hAnsi="Times New Roman"/>
          <w:i/>
          <w:sz w:val="20"/>
          <w:szCs w:val="20"/>
        </w:rPr>
        <w:t xml:space="preserve">W odniesieniu do warunków dotyczących wykształcenia, kwalifikacji zawodowej lub doświadczenia wykonawcy wspólnie ubiegający się o udzielenie zamówienia mogą polegać na zdolnościach tych wykonawców, którzy wykonują roboty budowlane lub usługi, do realizacji których te zdolności są wymagane. </w:t>
      </w:r>
    </w:p>
    <w:p w:rsidR="00FE41C5" w:rsidRDefault="00FE41C5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</w:p>
    <w:p w:rsidR="00FE41C5" w:rsidRDefault="00FE41C5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  <w:r w:rsidRPr="00A62EF5">
        <w:rPr>
          <w:rFonts w:ascii="Verdana" w:hAnsi="Verdana" w:cs="Calibri"/>
          <w:sz w:val="16"/>
          <w:szCs w:val="16"/>
        </w:rPr>
        <w:t xml:space="preserve">…………….……. </w:t>
      </w:r>
      <w:r w:rsidRPr="00A62EF5">
        <w:rPr>
          <w:rFonts w:ascii="Verdana" w:hAnsi="Verdana" w:cs="Calibri"/>
          <w:i/>
          <w:sz w:val="16"/>
          <w:szCs w:val="16"/>
        </w:rPr>
        <w:t xml:space="preserve">(miejscowość), </w:t>
      </w:r>
      <w:r w:rsidRPr="00A62EF5">
        <w:rPr>
          <w:rFonts w:ascii="Verdana" w:hAnsi="Verdana" w:cs="Calibri"/>
          <w:sz w:val="16"/>
          <w:szCs w:val="16"/>
        </w:rPr>
        <w:t xml:space="preserve">dnia ………….……. r. </w:t>
      </w:r>
      <w:r w:rsidRPr="00A62EF5">
        <w:rPr>
          <w:rFonts w:ascii="Verdana" w:hAnsi="Verdana" w:cs="Calibri"/>
          <w:sz w:val="16"/>
          <w:szCs w:val="16"/>
        </w:rPr>
        <w:tab/>
      </w:r>
      <w:r w:rsidRPr="00A62EF5">
        <w:rPr>
          <w:rFonts w:ascii="Verdana" w:hAnsi="Verdana" w:cs="Calibri"/>
          <w:sz w:val="16"/>
          <w:szCs w:val="16"/>
        </w:rPr>
        <w:tab/>
      </w:r>
    </w:p>
    <w:p w:rsidR="00FE41C5" w:rsidRDefault="00FE41C5" w:rsidP="007C389C">
      <w:pPr>
        <w:pStyle w:val="BodyText"/>
        <w:rPr>
          <w:sz w:val="20"/>
          <w:u w:val="single"/>
        </w:rPr>
      </w:pPr>
    </w:p>
    <w:p w:rsidR="00FE41C5" w:rsidRDefault="00FE41C5" w:rsidP="007C389C">
      <w:pPr>
        <w:pStyle w:val="BodyText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:rsidR="00FE41C5" w:rsidRPr="005261D2" w:rsidRDefault="00FE41C5" w:rsidP="007C389C">
      <w:pPr>
        <w:pStyle w:val="BodyText"/>
        <w:spacing w:line="240" w:lineRule="auto"/>
        <w:rPr>
          <w:sz w:val="20"/>
          <w:u w:val="single"/>
        </w:rPr>
      </w:pPr>
      <w:r w:rsidRPr="005261D2">
        <w:rPr>
          <w:i/>
          <w:sz w:val="20"/>
        </w:rPr>
        <w:t xml:space="preserve">Oświadczenie  </w:t>
      </w:r>
      <w:r w:rsidRPr="00267D78">
        <w:rPr>
          <w:i/>
          <w:sz w:val="20"/>
        </w:rPr>
        <w:t xml:space="preserve">musi być opatrzony przez osobę lub osoby uprawnione do reprezentowania firmy kwalifikowanym podpisem elektronicznym, podpisem zaufanym lub podpisem osobistym i przekazany Zamawiającemu wraz z dokumentem(-ami) potwierdzającymi prawo do reprezentacji Wykonawcy przez osobę podpisującą ofertę. </w:t>
      </w:r>
    </w:p>
    <w:sectPr w:rsidR="00FE41C5" w:rsidRPr="005261D2" w:rsidSect="009827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389C"/>
    <w:rsid w:val="00096F39"/>
    <w:rsid w:val="00233100"/>
    <w:rsid w:val="00267D78"/>
    <w:rsid w:val="003434CB"/>
    <w:rsid w:val="003D0104"/>
    <w:rsid w:val="005261D2"/>
    <w:rsid w:val="00541722"/>
    <w:rsid w:val="0056084C"/>
    <w:rsid w:val="005775A9"/>
    <w:rsid w:val="00583895"/>
    <w:rsid w:val="005D1761"/>
    <w:rsid w:val="006F76F3"/>
    <w:rsid w:val="00725034"/>
    <w:rsid w:val="00756CED"/>
    <w:rsid w:val="007C389C"/>
    <w:rsid w:val="007D215B"/>
    <w:rsid w:val="007E696C"/>
    <w:rsid w:val="00937EC3"/>
    <w:rsid w:val="00982749"/>
    <w:rsid w:val="00A33323"/>
    <w:rsid w:val="00A62EF5"/>
    <w:rsid w:val="00AF1BD8"/>
    <w:rsid w:val="00B15CA4"/>
    <w:rsid w:val="00B26980"/>
    <w:rsid w:val="00C21BE0"/>
    <w:rsid w:val="00CE55D9"/>
    <w:rsid w:val="00D2546C"/>
    <w:rsid w:val="00DE5500"/>
    <w:rsid w:val="00FC2C8B"/>
    <w:rsid w:val="00FE4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89C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Znak,Znak Znak Znak,Znak Znak Znak Znak Znak Znak,Znak Znak Znak Znak"/>
    <w:basedOn w:val="Normal"/>
    <w:link w:val="BodyTextChar"/>
    <w:uiPriority w:val="99"/>
    <w:rsid w:val="007C389C"/>
    <w:pPr>
      <w:widowControl w:val="0"/>
      <w:spacing w:after="0" w:line="360" w:lineRule="auto"/>
      <w:jc w:val="both"/>
    </w:pPr>
    <w:rPr>
      <w:rFonts w:ascii="Times New Roman" w:hAnsi="Times New Roman"/>
      <w:sz w:val="23"/>
      <w:szCs w:val="20"/>
    </w:rPr>
  </w:style>
  <w:style w:type="character" w:customStyle="1" w:styleId="BodyTextChar">
    <w:name w:val="Body Text Char"/>
    <w:aliases w:val="Znak Char,Znak Znak Znak Char,Znak Znak Znak Znak Znak Znak Char,Znak Znak Znak Znak Char"/>
    <w:basedOn w:val="DefaultParagraphFont"/>
    <w:link w:val="BodyText"/>
    <w:uiPriority w:val="99"/>
    <w:locked/>
    <w:rsid w:val="007C389C"/>
    <w:rPr>
      <w:rFonts w:ascii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970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1</Pages>
  <Words>320</Words>
  <Characters>1924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K</dc:creator>
  <cp:keywords/>
  <dc:description/>
  <cp:lastModifiedBy>serwis</cp:lastModifiedBy>
  <cp:revision>11</cp:revision>
  <dcterms:created xsi:type="dcterms:W3CDTF">2021-02-07T15:02:00Z</dcterms:created>
  <dcterms:modified xsi:type="dcterms:W3CDTF">2022-02-23T09:08:00Z</dcterms:modified>
</cp:coreProperties>
</file>