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D11" w:rsidRPr="00EF532C" w:rsidRDefault="00532D11" w:rsidP="00A9644B">
      <w:pPr>
        <w:pStyle w:val="siwz-3"/>
        <w:rPr>
          <w:rFonts w:ascii="Arial" w:hAnsi="Arial" w:cs="Arial"/>
          <w:sz w:val="22"/>
          <w:szCs w:val="22"/>
        </w:rPr>
      </w:pPr>
      <w:bookmarkStart w:id="0" w:name="_GoBack"/>
      <w:bookmarkStart w:id="1" w:name="_Toc59170490"/>
      <w:bookmarkStart w:id="2" w:name="_Toc40281078"/>
      <w:bookmarkStart w:id="3" w:name="_Toc458753201"/>
      <w:bookmarkEnd w:id="0"/>
      <w:r w:rsidRPr="00EF532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ałącznik nr 6</w:t>
      </w:r>
      <w:r w:rsidRPr="00EF532C">
        <w:rPr>
          <w:rFonts w:ascii="Arial" w:hAnsi="Arial" w:cs="Arial"/>
          <w:sz w:val="22"/>
          <w:szCs w:val="22"/>
        </w:rPr>
        <w:t xml:space="preserve"> do SWZ </w:t>
      </w:r>
    </w:p>
    <w:bookmarkEnd w:id="1"/>
    <w:bookmarkEnd w:id="2"/>
    <w:bookmarkEnd w:id="3"/>
    <w:p w:rsidR="00532D11" w:rsidRDefault="00532D11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:rsidR="00532D11" w:rsidRDefault="00532D11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:rsidR="00532D11" w:rsidRPr="00826E74" w:rsidRDefault="00532D11" w:rsidP="00A9644B">
      <w:pPr>
        <w:spacing w:after="60"/>
        <w:jc w:val="both"/>
        <w:rPr>
          <w:rFonts w:ascii="Times New Roman" w:hAnsi="Times New Roman"/>
          <w:b/>
          <w:i/>
          <w:color w:val="00B050"/>
        </w:rPr>
      </w:pPr>
    </w:p>
    <w:p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  <w:r w:rsidRPr="00826E74">
        <w:rPr>
          <w:rFonts w:ascii="Times New Roman" w:hAnsi="Times New Roman"/>
          <w:i/>
        </w:rPr>
        <w:t>………………………………………………</w:t>
      </w:r>
    </w:p>
    <w:p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</w:p>
    <w:p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  <w:r w:rsidRPr="00826E74">
        <w:rPr>
          <w:rFonts w:ascii="Times New Roman" w:hAnsi="Times New Roman"/>
          <w:i/>
        </w:rPr>
        <w:t>………………………………………………</w:t>
      </w:r>
    </w:p>
    <w:p w:rsidR="00532D11" w:rsidRPr="00826E74" w:rsidRDefault="00532D11" w:rsidP="00A9644B">
      <w:pPr>
        <w:ind w:firstLine="709"/>
        <w:jc w:val="both"/>
        <w:rPr>
          <w:rFonts w:ascii="Times New Roman" w:hAnsi="Times New Roman"/>
          <w:sz w:val="20"/>
        </w:rPr>
      </w:pPr>
      <w:r w:rsidRPr="00826E74">
        <w:rPr>
          <w:rFonts w:ascii="Times New Roman" w:hAnsi="Times New Roman"/>
          <w:i/>
          <w:sz w:val="20"/>
        </w:rPr>
        <w:t>[Nazwa i adres Wykonawcy]</w:t>
      </w:r>
    </w:p>
    <w:p w:rsidR="00532D11" w:rsidRPr="00AF5680" w:rsidRDefault="00532D11" w:rsidP="00A9644B">
      <w:pPr>
        <w:rPr>
          <w:rFonts w:ascii="Arial" w:hAnsi="Arial" w:cs="Arial"/>
        </w:rPr>
      </w:pPr>
    </w:p>
    <w:p w:rsidR="00532D11" w:rsidRPr="003218F3" w:rsidRDefault="00532D11" w:rsidP="00AF5680">
      <w:pPr>
        <w:jc w:val="center"/>
        <w:rPr>
          <w:rFonts w:ascii="Times New Roman" w:hAnsi="Times New Roman"/>
          <w:b/>
        </w:rPr>
      </w:pPr>
      <w:r w:rsidRPr="003218F3">
        <w:rPr>
          <w:rFonts w:ascii="Times New Roman" w:hAnsi="Times New Roman"/>
          <w:b/>
        </w:rPr>
        <w:t>OŚWIADCZENIE WYKONAWCY O AKTUALNOŚCI INFORMACJI ZAWARTYCH W OŚWIADCZENIU, O KTÓRYM MOWA W ART. 125 UST. 1  USTAWY Z DNIA 11 WRZEŚNIA 2019R.  Prawo zamówień publicznych (dalej jako: Pzp)</w:t>
      </w:r>
    </w:p>
    <w:p w:rsidR="00532D11" w:rsidRPr="003218F3" w:rsidRDefault="00532D11" w:rsidP="00AF5680">
      <w:pPr>
        <w:jc w:val="center"/>
        <w:rPr>
          <w:rFonts w:ascii="Times New Roman" w:hAnsi="Times New Roman"/>
          <w:b/>
        </w:rPr>
      </w:pPr>
      <w:r w:rsidRPr="003218F3">
        <w:rPr>
          <w:rFonts w:ascii="Times New Roman" w:hAnsi="Times New Roman"/>
          <w:b/>
        </w:rPr>
        <w:t>W ZAKRESIE PODSTAW WYKLUCZENIA Z POSTĘPOWANIA WSKAZANYCH PRZEZ ZAMAWIAJĄCEGO</w:t>
      </w:r>
    </w:p>
    <w:p w:rsidR="00532D11" w:rsidRPr="003218F3" w:rsidRDefault="00532D11" w:rsidP="00A9644B">
      <w:pPr>
        <w:spacing w:after="120"/>
        <w:jc w:val="both"/>
        <w:rPr>
          <w:rFonts w:ascii="Times New Roman" w:hAnsi="Times New Roman"/>
          <w:b/>
          <w:bCs/>
        </w:rPr>
      </w:pPr>
      <w:r w:rsidRPr="003218F3">
        <w:rPr>
          <w:rFonts w:ascii="Times New Roman" w:hAnsi="Times New Roman"/>
        </w:rPr>
        <w:t xml:space="preserve">w postępowaniu na </w:t>
      </w:r>
      <w:r w:rsidRPr="003218F3">
        <w:rPr>
          <w:rFonts w:ascii="Times New Roman" w:hAnsi="Times New Roman"/>
          <w:b/>
          <w:bCs/>
        </w:rPr>
        <w:t xml:space="preserve">dostawę endoprotez dla  SPZOZ w Krotoszynie </w:t>
      </w:r>
    </w:p>
    <w:p w:rsidR="00532D11" w:rsidRPr="003218F3" w:rsidRDefault="00532D11" w:rsidP="004B2B9C">
      <w:pPr>
        <w:spacing w:after="120"/>
        <w:jc w:val="both"/>
        <w:rPr>
          <w:rFonts w:ascii="Times New Roman" w:hAnsi="Times New Roman"/>
          <w:u w:val="single"/>
        </w:rPr>
      </w:pPr>
      <w:r w:rsidRPr="003218F3">
        <w:rPr>
          <w:rFonts w:ascii="Times New Roman" w:hAnsi="Times New Roman"/>
        </w:rPr>
        <w:t xml:space="preserve">oświadczam(-y), że </w:t>
      </w:r>
      <w:r w:rsidRPr="003218F3">
        <w:rPr>
          <w:rFonts w:ascii="Times New Roman" w:hAnsi="Times New Roman"/>
          <w:b/>
        </w:rPr>
        <w:t xml:space="preserve">informacje zawarte w oświadczeniu, o którym mowa w art. 125 ust. 1 ustawy Pzp w zakresie podstaw wykluczenia </w:t>
      </w:r>
      <w:r w:rsidRPr="003218F3">
        <w:rPr>
          <w:rFonts w:ascii="Times New Roman" w:hAnsi="Times New Roman"/>
        </w:rPr>
        <w:t xml:space="preserve">postępowania wskazanych przez zamawiającego, o których mowa w </w:t>
      </w:r>
      <w:hyperlink r:id="rId7" w:anchor="/document/17337528?unitId=art(108)ust(1)pkt(3)&amp;cm=DOCUMENT" w:history="1">
        <w:r w:rsidRPr="003218F3">
          <w:rPr>
            <w:rStyle w:val="Hyperlink"/>
            <w:rFonts w:ascii="Times New Roman" w:hAnsi="Times New Roman"/>
            <w:color w:val="auto"/>
          </w:rPr>
          <w:t xml:space="preserve">art. 108 ust. 1 pkt 3, art. 108 ust. 1 pkt 4, </w:t>
        </w:r>
      </w:hyperlink>
      <w:r w:rsidRPr="003218F3">
        <w:rPr>
          <w:rFonts w:ascii="Times New Roman" w:hAnsi="Times New Roman"/>
        </w:rPr>
        <w:t xml:space="preserve"> </w:t>
      </w:r>
      <w:r w:rsidRPr="003218F3">
        <w:rPr>
          <w:rStyle w:val="Hyperlink"/>
          <w:rFonts w:ascii="Times New Roman" w:hAnsi="Times New Roman"/>
          <w:color w:val="auto"/>
        </w:rPr>
        <w:t>art. 108 ust. 1 pkt 5,</w:t>
      </w:r>
      <w:r w:rsidRPr="003218F3">
        <w:rPr>
          <w:rFonts w:ascii="Times New Roman" w:hAnsi="Times New Roman"/>
        </w:rPr>
        <w:t xml:space="preserve"> </w:t>
      </w:r>
      <w:r w:rsidRPr="003218F3">
        <w:rPr>
          <w:rStyle w:val="Hyperlink"/>
          <w:rFonts w:ascii="Times New Roman" w:hAnsi="Times New Roman"/>
          <w:color w:val="auto"/>
        </w:rPr>
        <w:t xml:space="preserve">art. 108 ust. 1 pkt 6, oraz art. 109 ust.1 pkt 4 </w:t>
      </w:r>
      <w:r w:rsidRPr="003218F3">
        <w:rPr>
          <w:rFonts w:ascii="Times New Roman" w:hAnsi="Times New Roman"/>
          <w:u w:val="single"/>
        </w:rPr>
        <w:t>ustawy Pzp,</w:t>
      </w:r>
    </w:p>
    <w:p w:rsidR="00532D11" w:rsidRPr="003218F3" w:rsidRDefault="00532D11" w:rsidP="004B2B9C">
      <w:pPr>
        <w:spacing w:after="120"/>
        <w:jc w:val="both"/>
        <w:rPr>
          <w:rFonts w:ascii="Times New Roman" w:hAnsi="Times New Roman"/>
          <w:b/>
          <w:i/>
          <w:iCs/>
        </w:rPr>
      </w:pPr>
      <w:r w:rsidRPr="003218F3">
        <w:rPr>
          <w:rFonts w:ascii="Times New Roman" w:hAnsi="Times New Roman"/>
          <w:b/>
          <w:bCs/>
        </w:rPr>
        <w:t>są nadal aktualne</w:t>
      </w:r>
      <w:r w:rsidRPr="003218F3">
        <w:rPr>
          <w:rFonts w:ascii="Times New Roman" w:hAnsi="Times New Roman"/>
          <w:b/>
        </w:rPr>
        <w:t xml:space="preserve"> i zgodne z prawdą oraz zostały przedstawione z pełną świadomością konsekwencji wprowadzenia zamawiającego w błąd przy przedstawieniu informacji.</w:t>
      </w:r>
    </w:p>
    <w:p w:rsidR="00532D11" w:rsidRPr="00A9644B" w:rsidRDefault="00532D11" w:rsidP="00A9644B">
      <w:pPr>
        <w:pStyle w:val="ListParagraph"/>
        <w:spacing w:after="11" w:line="237" w:lineRule="auto"/>
        <w:jc w:val="both"/>
        <w:rPr>
          <w:rFonts w:ascii="Arial" w:hAnsi="Arial" w:cs="Arial"/>
          <w:i/>
          <w:color w:val="00B050"/>
        </w:rPr>
      </w:pPr>
    </w:p>
    <w:p w:rsidR="00532D11" w:rsidRPr="003218F3" w:rsidRDefault="00532D11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16"/>
        </w:rPr>
      </w:pPr>
      <w:r w:rsidRPr="003218F3">
        <w:rPr>
          <w:rFonts w:ascii="Times New Roman" w:hAnsi="Times New Roman"/>
          <w:sz w:val="16"/>
        </w:rPr>
        <w:t xml:space="preserve">Oświadczam, że zachodzą w stosunku do mnie podstawy wykluczenia z postępowania na podstawie art. ……..… ustawy pzp </w:t>
      </w:r>
      <w:r w:rsidRPr="003218F3">
        <w:rPr>
          <w:rFonts w:ascii="Times New Roman" w:hAnsi="Times New Roman"/>
          <w:i/>
          <w:sz w:val="16"/>
        </w:rPr>
        <w:t xml:space="preserve">(podać mająca zastosowanie podstawę wykluczenia spośród wymienionych w art. 108 ust. 1 pkt. 1, 2, 5 lub 6 oraz art. 109 ust. 1 pkt 4 ustawy Pzp). </w:t>
      </w:r>
      <w:r w:rsidRPr="003218F3">
        <w:rPr>
          <w:rFonts w:ascii="Times New Roman" w:hAnsi="Times New Roman"/>
          <w:sz w:val="16"/>
        </w:rPr>
        <w:t>Jednocześnie oświadczam, że w związku z ww. okolicznością, na podstawie art. 110 ust. 2 ustawy Pzp podjąłem następujące środki  naprawcze:*)</w:t>
      </w:r>
    </w:p>
    <w:p w:rsidR="00532D11" w:rsidRPr="003218F3" w:rsidRDefault="00532D11" w:rsidP="00C619AD">
      <w:pPr>
        <w:pBdr>
          <w:top w:val="single" w:sz="4" w:space="1" w:color="auto"/>
        </w:pBdr>
        <w:jc w:val="both"/>
        <w:rPr>
          <w:rFonts w:ascii="Times New Roman" w:hAnsi="Times New Roman"/>
          <w:sz w:val="14"/>
        </w:rPr>
      </w:pPr>
      <w:r w:rsidRPr="003218F3">
        <w:rPr>
          <w:rFonts w:ascii="Times New Roman" w:hAnsi="Times New Roman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2D11" w:rsidRDefault="00532D11" w:rsidP="00A9644B">
      <w:pPr>
        <w:spacing w:line="360" w:lineRule="auto"/>
        <w:jc w:val="both"/>
        <w:rPr>
          <w:rFonts w:ascii="Arial" w:hAnsi="Arial" w:cs="Arial"/>
        </w:rPr>
      </w:pPr>
    </w:p>
    <w:p w:rsidR="00532D11" w:rsidRPr="00C619AD" w:rsidRDefault="00532D11" w:rsidP="00A9644B">
      <w:pPr>
        <w:spacing w:line="360" w:lineRule="auto"/>
        <w:jc w:val="both"/>
        <w:rPr>
          <w:rFonts w:ascii="Arial" w:hAnsi="Arial" w:cs="Arial"/>
        </w:rPr>
      </w:pPr>
    </w:p>
    <w:p w:rsidR="00532D11" w:rsidRPr="00C619AD" w:rsidRDefault="00532D11" w:rsidP="00A9644B">
      <w:pPr>
        <w:spacing w:line="360" w:lineRule="auto"/>
        <w:jc w:val="both"/>
        <w:rPr>
          <w:rFonts w:ascii="Arial" w:hAnsi="Arial" w:cs="Arial"/>
        </w:rPr>
      </w:pPr>
      <w:r w:rsidRPr="00C619AD">
        <w:rPr>
          <w:rFonts w:ascii="Arial" w:hAnsi="Arial" w:cs="Arial"/>
        </w:rPr>
        <w:t xml:space="preserve">…………….……. </w:t>
      </w:r>
      <w:r w:rsidRPr="00C619AD">
        <w:rPr>
          <w:rFonts w:ascii="Arial" w:hAnsi="Arial" w:cs="Arial"/>
          <w:i/>
        </w:rPr>
        <w:t xml:space="preserve">(miejscowość), </w:t>
      </w:r>
      <w:r w:rsidRPr="00C619AD">
        <w:rPr>
          <w:rFonts w:ascii="Arial" w:hAnsi="Arial" w:cs="Arial"/>
        </w:rPr>
        <w:t xml:space="preserve">dnia …………………. r. </w:t>
      </w:r>
    </w:p>
    <w:p w:rsidR="00532D11" w:rsidRDefault="00532D11" w:rsidP="00AC41B4">
      <w:pPr>
        <w:ind w:left="851" w:hanging="851"/>
        <w:jc w:val="both"/>
        <w:rPr>
          <w:b/>
        </w:rPr>
      </w:pPr>
    </w:p>
    <w:p w:rsidR="00532D11" w:rsidRPr="00267D78" w:rsidRDefault="00532D11" w:rsidP="00AC41B4">
      <w:pPr>
        <w:pStyle w:val="BodyText"/>
        <w:spacing w:line="360" w:lineRule="auto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532D11" w:rsidRPr="00267D78" w:rsidRDefault="00532D11" w:rsidP="00AC41B4">
      <w:pPr>
        <w:pStyle w:val="BodyText"/>
        <w:rPr>
          <w:i/>
          <w:sz w:val="20"/>
        </w:rPr>
      </w:pPr>
      <w:r>
        <w:rPr>
          <w:i/>
          <w:sz w:val="20"/>
        </w:rPr>
        <w:t>Oświadczenie</w:t>
      </w:r>
      <w:r w:rsidRPr="00267D78">
        <w:rPr>
          <w:i/>
          <w:sz w:val="20"/>
        </w:rPr>
        <w:t xml:space="preserve"> musi być opatrzony przez osobę lub osoby uprawnione do reprezentowania firmy kwalifikowanym podpisem elektronicznym i przekazany Zamawiającemu wraz z dokumentem(-ami) potwierdzającymi prawo do reprezentacji Wykonawcy przez osobę podpisującą ofertę. </w:t>
      </w:r>
    </w:p>
    <w:p w:rsidR="00532D11" w:rsidRPr="00BC4C69" w:rsidRDefault="00532D11" w:rsidP="00AC41B4">
      <w:pPr>
        <w:ind w:left="851" w:hanging="851"/>
        <w:jc w:val="both"/>
        <w:rPr>
          <w:b/>
        </w:rPr>
      </w:pPr>
    </w:p>
    <w:p w:rsidR="00532D11" w:rsidRPr="00C619AD" w:rsidRDefault="00532D11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</w:rPr>
      </w:pPr>
      <w:r w:rsidRPr="00C619AD">
        <w:rPr>
          <w:rFonts w:ascii="Arial" w:hAnsi="Arial" w:cs="Arial"/>
          <w:bCs/>
        </w:rPr>
        <w:t xml:space="preserve">                                                             </w:t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  <w:t xml:space="preserve"> </w:t>
      </w:r>
    </w:p>
    <w:sectPr w:rsidR="00532D11" w:rsidRPr="00C619AD" w:rsidSect="008760BF">
      <w:pgSz w:w="11906" w:h="16838"/>
      <w:pgMar w:top="56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D11" w:rsidRDefault="00532D11" w:rsidP="001A5845">
      <w:pPr>
        <w:spacing w:after="0" w:line="240" w:lineRule="auto"/>
      </w:pPr>
      <w:r>
        <w:separator/>
      </w:r>
    </w:p>
  </w:endnote>
  <w:endnote w:type="continuationSeparator" w:id="0">
    <w:p w:rsidR="00532D11" w:rsidRDefault="00532D11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D11" w:rsidRDefault="00532D11" w:rsidP="001A5845">
      <w:pPr>
        <w:spacing w:after="0" w:line="240" w:lineRule="auto"/>
      </w:pPr>
      <w:r>
        <w:separator/>
      </w:r>
    </w:p>
  </w:footnote>
  <w:footnote w:type="continuationSeparator" w:id="0">
    <w:p w:rsidR="00532D11" w:rsidRDefault="00532D11" w:rsidP="001A5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6B2"/>
    <w:rsid w:val="00000D15"/>
    <w:rsid w:val="00070CFA"/>
    <w:rsid w:val="000730F3"/>
    <w:rsid w:val="000A77A2"/>
    <w:rsid w:val="00132FC0"/>
    <w:rsid w:val="00145FA7"/>
    <w:rsid w:val="00176CD1"/>
    <w:rsid w:val="001946B2"/>
    <w:rsid w:val="001A5845"/>
    <w:rsid w:val="002074BD"/>
    <w:rsid w:val="00261F6D"/>
    <w:rsid w:val="00267D78"/>
    <w:rsid w:val="00274BB7"/>
    <w:rsid w:val="0029353A"/>
    <w:rsid w:val="002972B2"/>
    <w:rsid w:val="003218F3"/>
    <w:rsid w:val="003571F5"/>
    <w:rsid w:val="00392A8E"/>
    <w:rsid w:val="00423CD2"/>
    <w:rsid w:val="00432963"/>
    <w:rsid w:val="00443370"/>
    <w:rsid w:val="004670D0"/>
    <w:rsid w:val="004B2B9C"/>
    <w:rsid w:val="00532D11"/>
    <w:rsid w:val="0057770A"/>
    <w:rsid w:val="00653C5A"/>
    <w:rsid w:val="00673FF4"/>
    <w:rsid w:val="006744EA"/>
    <w:rsid w:val="006F2C99"/>
    <w:rsid w:val="00746C87"/>
    <w:rsid w:val="007A74E4"/>
    <w:rsid w:val="007B2F1C"/>
    <w:rsid w:val="008114D3"/>
    <w:rsid w:val="00826D5E"/>
    <w:rsid w:val="00826E74"/>
    <w:rsid w:val="00837D3B"/>
    <w:rsid w:val="008760BF"/>
    <w:rsid w:val="00887C58"/>
    <w:rsid w:val="008D551D"/>
    <w:rsid w:val="009679CF"/>
    <w:rsid w:val="0098241B"/>
    <w:rsid w:val="00A3231D"/>
    <w:rsid w:val="00A90F69"/>
    <w:rsid w:val="00A9644B"/>
    <w:rsid w:val="00AC41B4"/>
    <w:rsid w:val="00AF2D80"/>
    <w:rsid w:val="00AF5680"/>
    <w:rsid w:val="00B41322"/>
    <w:rsid w:val="00BC4C69"/>
    <w:rsid w:val="00BC4F05"/>
    <w:rsid w:val="00C345B0"/>
    <w:rsid w:val="00C619AD"/>
    <w:rsid w:val="00CB0421"/>
    <w:rsid w:val="00D36F68"/>
    <w:rsid w:val="00E05D66"/>
    <w:rsid w:val="00E12F88"/>
    <w:rsid w:val="00EB7666"/>
    <w:rsid w:val="00EF532C"/>
    <w:rsid w:val="00EF7D1A"/>
    <w:rsid w:val="00F32E55"/>
    <w:rsid w:val="00F7574C"/>
    <w:rsid w:val="00F80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2B2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644B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9644B"/>
    <w:rPr>
      <w:rFonts w:ascii="Calibri Light" w:hAnsi="Calibri Light" w:cs="Times New Roman"/>
      <w:color w:val="1F4D78"/>
      <w:sz w:val="24"/>
      <w:szCs w:val="24"/>
    </w:rPr>
  </w:style>
  <w:style w:type="paragraph" w:styleId="ListParagraph">
    <w:name w:val="List Paragraph"/>
    <w:aliases w:val="CW_Lista,normalny tekst,L1,Numerowanie,Akapit z listą5,T_SZ_List Paragraph"/>
    <w:basedOn w:val="Normal"/>
    <w:link w:val="ListParagraphChar"/>
    <w:uiPriority w:val="99"/>
    <w:qFormat/>
    <w:rsid w:val="004329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90F69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A58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A584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744EA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744EA"/>
    <w:rPr>
      <w:rFonts w:ascii="Courier New" w:hAnsi="Courier New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A9644B"/>
    <w:rPr>
      <w:rFonts w:cs="Times New Roman"/>
      <w:color w:val="297FD5"/>
      <w:u w:val="single"/>
    </w:rPr>
  </w:style>
  <w:style w:type="character" w:customStyle="1" w:styleId="ListParagraphChar">
    <w:name w:val="List Paragraph Char"/>
    <w:aliases w:val="CW_Lista Char,normalny tekst Char,L1 Char,Numerowanie Char,Akapit z listą5 Char,T_SZ_List Paragraph Char"/>
    <w:link w:val="ListParagraph"/>
    <w:uiPriority w:val="99"/>
    <w:locked/>
    <w:rsid w:val="00A9644B"/>
  </w:style>
  <w:style w:type="character" w:customStyle="1" w:styleId="siwz-3Znak">
    <w:name w:val="siwz-3 Znak"/>
    <w:basedOn w:val="DefaultParagraphFont"/>
    <w:link w:val="siwz-3"/>
    <w:uiPriority w:val="99"/>
    <w:locked/>
    <w:rsid w:val="00A9644B"/>
    <w:rPr>
      <w:rFonts w:ascii="Cambria Math" w:hAnsi="Cambria Math" w:cs="Segoe UI"/>
      <w:iCs/>
      <w:sz w:val="16"/>
      <w:szCs w:val="16"/>
    </w:rPr>
  </w:style>
  <w:style w:type="paragraph" w:customStyle="1" w:styleId="siwz-3">
    <w:name w:val="siwz-3"/>
    <w:basedOn w:val="Heading3"/>
    <w:link w:val="siwz-3Znak"/>
    <w:uiPriority w:val="99"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"/>
    <w:uiPriority w:val="99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odyText">
    <w:name w:val="Body Text"/>
    <w:basedOn w:val="Normal"/>
    <w:link w:val="BodyTextChar"/>
    <w:uiPriority w:val="99"/>
    <w:rsid w:val="00AC41B4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0421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266</Words>
  <Characters>1653</Characters>
  <Application>Microsoft Office Outlook</Application>
  <DocSecurity>0</DocSecurity>
  <Lines>0</Lines>
  <Paragraphs>0</Paragraphs>
  <ScaleCrop>false</ScaleCrop>
  <Company>UAM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serwis</cp:lastModifiedBy>
  <cp:revision>38</cp:revision>
  <cp:lastPrinted>2021-06-01T11:27:00Z</cp:lastPrinted>
  <dcterms:created xsi:type="dcterms:W3CDTF">2016-09-01T12:19:00Z</dcterms:created>
  <dcterms:modified xsi:type="dcterms:W3CDTF">2022-01-31T08:58:00Z</dcterms:modified>
</cp:coreProperties>
</file>