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31" w:rsidRPr="00710711" w:rsidRDefault="00BF5A31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BF5A31" w:rsidRPr="00710711" w:rsidRDefault="00BF5A31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6</w:t>
      </w:r>
      <w:r w:rsidRPr="00710711">
        <w:rPr>
          <w:b/>
          <w:bCs/>
          <w:lang w:eastAsia="pl-PL"/>
        </w:rPr>
        <w:t xml:space="preserve"> do SWZ</w:t>
      </w:r>
    </w:p>
    <w:p w:rsidR="00BF5A31" w:rsidRPr="00710711" w:rsidRDefault="00BF5A31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BF5A31" w:rsidRPr="00710711" w:rsidRDefault="00BF5A31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BF5A31" w:rsidRPr="00710711" w:rsidRDefault="00BF5A31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BF5A31" w:rsidRPr="00710711" w:rsidRDefault="00BF5A31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BF5A31" w:rsidRPr="00710711" w:rsidRDefault="00BF5A31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BF5A31" w:rsidRPr="00710711" w:rsidRDefault="00BF5A31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BF5A31" w:rsidRPr="00710711" w:rsidRDefault="00BF5A31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BF5A31" w:rsidRPr="00710711" w:rsidRDefault="00BF5A31" w:rsidP="00151931">
      <w:pPr>
        <w:spacing w:after="0" w:line="360" w:lineRule="auto"/>
        <w:jc w:val="both"/>
        <w:rPr>
          <w:b/>
          <w:bCs/>
        </w:rPr>
      </w:pPr>
    </w:p>
    <w:p w:rsidR="00BF5A31" w:rsidRDefault="00BF5A31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BF5A31" w:rsidRPr="00710711" w:rsidRDefault="00BF5A31" w:rsidP="00710711">
      <w:pPr>
        <w:spacing w:after="0" w:line="240" w:lineRule="auto"/>
        <w:jc w:val="both"/>
        <w:rPr>
          <w:b/>
          <w:bCs/>
        </w:rPr>
      </w:pPr>
    </w:p>
    <w:p w:rsidR="00BF5A31" w:rsidRPr="00710711" w:rsidRDefault="00BF5A31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BF5A31" w:rsidRPr="00710711" w:rsidRDefault="00BF5A31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BF5A31" w:rsidRDefault="00BF5A31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BF5A31" w:rsidRDefault="00BF5A31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BF5A31" w:rsidRPr="00710711" w:rsidRDefault="00BF5A31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BF5A31" w:rsidRPr="00710711" w:rsidRDefault="00BF5A31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BF5A31" w:rsidRDefault="00BF5A31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BF5A31" w:rsidRPr="00710711" w:rsidRDefault="00BF5A31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BF5A31" w:rsidRDefault="00BF5A31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BF5A31" w:rsidRPr="00710711" w:rsidRDefault="00BF5A31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BF5A31" w:rsidRPr="005F6800" w:rsidRDefault="00BF5A31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braku przynależności do tej samej grupy kapitałowej w rozumieniu ustawy </w:t>
      </w:r>
      <w:r w:rsidRPr="005F6800">
        <w:rPr>
          <w:rFonts w:ascii="Times New Roman" w:hAnsi="Times New Roman"/>
          <w:b w:val="0"/>
          <w:sz w:val="24"/>
          <w:szCs w:val="24"/>
        </w:rPr>
        <w:br/>
        <w:t xml:space="preserve">z dnia 16 lutego 2007 r. o ochronie konkurencji i konsumentów, </w:t>
      </w:r>
      <w:bookmarkStart w:id="0" w:name="_Hlk61606454"/>
      <w:r w:rsidRPr="005F6800">
        <w:rPr>
          <w:rFonts w:ascii="Times New Roman" w:hAnsi="Times New Roman"/>
          <w:b w:val="0"/>
          <w:sz w:val="24"/>
          <w:szCs w:val="24"/>
        </w:rPr>
        <w:t>z innym wykonawcą, który złożył odrębną ofertę, ofertę częściową lub wniosek o dopuszczenie do udziału w postępowaniu</w:t>
      </w:r>
      <w:bookmarkEnd w:id="0"/>
      <w:r w:rsidRPr="005F6800">
        <w:rPr>
          <w:rFonts w:ascii="Times New Roman" w:hAnsi="Times New Roman"/>
          <w:b w:val="0"/>
          <w:sz w:val="24"/>
          <w:szCs w:val="24"/>
        </w:rPr>
        <w:t xml:space="preserve"> pn. „</w:t>
      </w:r>
      <w:r>
        <w:rPr>
          <w:rFonts w:ascii="Times New Roman" w:hAnsi="Times New Roman"/>
          <w:b w:val="0"/>
          <w:sz w:val="24"/>
          <w:szCs w:val="24"/>
        </w:rPr>
        <w:t xml:space="preserve">Dostawa leków 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dla SPZOZ w Krotoszynie</w:t>
      </w:r>
      <w:r>
        <w:rPr>
          <w:rFonts w:ascii="Times New Roman" w:hAnsi="Times New Roman"/>
          <w:b w:val="0"/>
          <w:sz w:val="24"/>
          <w:szCs w:val="24"/>
        </w:rPr>
        <w:t xml:space="preserve"> IV,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Nr sprawy: AS/1/18/21</w:t>
      </w:r>
    </w:p>
    <w:p w:rsidR="00BF5A31" w:rsidRPr="005F6800" w:rsidRDefault="00BF5A31" w:rsidP="00DB647E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przynależności do tej samej grupy kapitałowej z innym wykonawcą, który złożył odrębną ofertę, ofertę częściową lub wniosek o dopuszczenie do udziału w postępowaniu pn.: </w:t>
      </w:r>
      <w:r w:rsidRPr="005F6800">
        <w:rPr>
          <w:rFonts w:ascii="Times New Roman" w:hAnsi="Times New Roman"/>
          <w:b w:val="0"/>
          <w:bCs/>
          <w:sz w:val="24"/>
          <w:szCs w:val="24"/>
        </w:rPr>
        <w:t>„</w:t>
      </w:r>
      <w:r>
        <w:rPr>
          <w:rFonts w:ascii="Times New Roman" w:hAnsi="Times New Roman"/>
          <w:b w:val="0"/>
          <w:sz w:val="24"/>
          <w:szCs w:val="24"/>
        </w:rPr>
        <w:t xml:space="preserve">Dostawa leków 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dla SPZOZ w Krotoszynie</w:t>
      </w:r>
      <w:r>
        <w:rPr>
          <w:rFonts w:ascii="Times New Roman" w:hAnsi="Times New Roman"/>
          <w:b w:val="0"/>
          <w:sz w:val="24"/>
          <w:szCs w:val="24"/>
        </w:rPr>
        <w:t xml:space="preserve"> IV, 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Nr sprawy: AS/1/18/21</w:t>
      </w:r>
    </w:p>
    <w:p w:rsidR="00BF5A31" w:rsidRPr="005F6800" w:rsidRDefault="00BF5A31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</w:p>
    <w:p w:rsidR="00BF5A31" w:rsidRPr="0042544F" w:rsidRDefault="00BF5A31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lang w:eastAsia="pl-PL"/>
        </w:rPr>
      </w:pPr>
      <w:r w:rsidRPr="0042544F">
        <w:rPr>
          <w:rFonts w:ascii="Times New Roman" w:hAnsi="Times New Roman"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:rsidR="00BF5A31" w:rsidRPr="0042544F" w:rsidRDefault="00BF5A31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</w:rPr>
      </w:pPr>
    </w:p>
    <w:p w:rsidR="00BF5A31" w:rsidRPr="0042544F" w:rsidRDefault="00BF5A31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</w:rPr>
      </w:pPr>
    </w:p>
    <w:p w:rsidR="00BF5A31" w:rsidRPr="0042544F" w:rsidRDefault="00BF5A31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</w:rPr>
      </w:pPr>
    </w:p>
    <w:p w:rsidR="00BF5A31" w:rsidRPr="0042544F" w:rsidRDefault="00BF5A31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BF5A31" w:rsidRPr="0042544F" w:rsidRDefault="00BF5A31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42544F">
        <w:rPr>
          <w:rFonts w:ascii="Times New Roman" w:hAnsi="Times New Roman" w:cs="Times New Roman"/>
          <w:sz w:val="20"/>
          <w:szCs w:val="20"/>
          <w:lang w:eastAsia="pl-PL"/>
        </w:rPr>
        <w:t>Miejscowość ..................., dnia ……………</w:t>
      </w:r>
    </w:p>
    <w:p w:rsidR="00BF5A31" w:rsidRPr="0042544F" w:rsidRDefault="00BF5A31" w:rsidP="006317FC">
      <w:pPr>
        <w:pStyle w:val="BodyText"/>
        <w:rPr>
          <w:sz w:val="20"/>
          <w:u w:val="single"/>
        </w:rPr>
      </w:pPr>
    </w:p>
    <w:p w:rsidR="00BF5A31" w:rsidRDefault="00BF5A31" w:rsidP="006317FC">
      <w:pPr>
        <w:pStyle w:val="BodyText"/>
        <w:rPr>
          <w:sz w:val="20"/>
          <w:u w:val="single"/>
        </w:rPr>
      </w:pPr>
    </w:p>
    <w:p w:rsidR="00BF5A31" w:rsidRDefault="00BF5A31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BF5A31" w:rsidRPr="005261D2" w:rsidRDefault="00BF5A31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BF5A31" w:rsidRDefault="00BF5A31" w:rsidP="006317FC">
      <w:pPr>
        <w:numPr>
          <w:ilvl w:val="12"/>
          <w:numId w:val="0"/>
        </w:numPr>
        <w:rPr>
          <w:sz w:val="24"/>
        </w:rPr>
      </w:pPr>
    </w:p>
    <w:p w:rsidR="00BF5A31" w:rsidRPr="00710711" w:rsidRDefault="00BF5A31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BF5A31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A31" w:rsidRDefault="00BF5A31">
      <w:pPr>
        <w:spacing w:after="0" w:line="240" w:lineRule="auto"/>
      </w:pPr>
      <w:r>
        <w:separator/>
      </w:r>
    </w:p>
  </w:endnote>
  <w:endnote w:type="continuationSeparator" w:id="0">
    <w:p w:rsidR="00BF5A31" w:rsidRDefault="00BF5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A31" w:rsidRDefault="00BF5A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A31" w:rsidRDefault="00BF5A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A31" w:rsidRDefault="00BF5A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A31" w:rsidRDefault="00BF5A31">
      <w:pPr>
        <w:spacing w:after="0" w:line="240" w:lineRule="auto"/>
      </w:pPr>
      <w:r>
        <w:separator/>
      </w:r>
    </w:p>
  </w:footnote>
  <w:footnote w:type="continuationSeparator" w:id="0">
    <w:p w:rsidR="00BF5A31" w:rsidRDefault="00BF5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A31" w:rsidRDefault="00BF5A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A31" w:rsidRPr="009E1B20" w:rsidRDefault="00BF5A31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A31" w:rsidRDefault="00BF5A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D4AE1"/>
    <w:rsid w:val="002E03BB"/>
    <w:rsid w:val="00351360"/>
    <w:rsid w:val="00396F4E"/>
    <w:rsid w:val="00404B7B"/>
    <w:rsid w:val="0042544F"/>
    <w:rsid w:val="00437830"/>
    <w:rsid w:val="0047451A"/>
    <w:rsid w:val="004B1808"/>
    <w:rsid w:val="004F265A"/>
    <w:rsid w:val="005261D2"/>
    <w:rsid w:val="00531954"/>
    <w:rsid w:val="00551ECC"/>
    <w:rsid w:val="00564514"/>
    <w:rsid w:val="0058694E"/>
    <w:rsid w:val="00587BDE"/>
    <w:rsid w:val="005B35D4"/>
    <w:rsid w:val="005B7B75"/>
    <w:rsid w:val="005F6800"/>
    <w:rsid w:val="00607F44"/>
    <w:rsid w:val="006317FC"/>
    <w:rsid w:val="00672B27"/>
    <w:rsid w:val="006B755C"/>
    <w:rsid w:val="006D4039"/>
    <w:rsid w:val="00710711"/>
    <w:rsid w:val="00740358"/>
    <w:rsid w:val="007426C3"/>
    <w:rsid w:val="008145DD"/>
    <w:rsid w:val="0082707F"/>
    <w:rsid w:val="00952C0B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A368A"/>
    <w:rsid w:val="00BA7B39"/>
    <w:rsid w:val="00BD44EA"/>
    <w:rsid w:val="00BF5A31"/>
    <w:rsid w:val="00C7370D"/>
    <w:rsid w:val="00C77F71"/>
    <w:rsid w:val="00CD1560"/>
    <w:rsid w:val="00D6717E"/>
    <w:rsid w:val="00D8448B"/>
    <w:rsid w:val="00DB647E"/>
    <w:rsid w:val="00E3786F"/>
    <w:rsid w:val="00E56809"/>
    <w:rsid w:val="00E91703"/>
    <w:rsid w:val="00EE186A"/>
    <w:rsid w:val="00EF1A23"/>
    <w:rsid w:val="00F06070"/>
    <w:rsid w:val="00F75B5F"/>
    <w:rsid w:val="00F85B69"/>
    <w:rsid w:val="00F961A8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F6800"/>
    <w:pPr>
      <w:keepNext/>
      <w:spacing w:before="240" w:after="60" w:line="240" w:lineRule="auto"/>
      <w:jc w:val="center"/>
      <w:outlineLvl w:val="0"/>
    </w:pPr>
    <w:rPr>
      <w:rFonts w:ascii="Arial" w:hAnsi="Arial" w:cs="Times New Roman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7BD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F6800"/>
    <w:rPr>
      <w:rFonts w:ascii="Arial" w:hAnsi="Arial" w:cs="Times New Roman"/>
      <w:b/>
      <w:kern w:val="28"/>
      <w:sz w:val="2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256</Words>
  <Characters>1536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8</cp:revision>
  <dcterms:created xsi:type="dcterms:W3CDTF">2021-01-21T16:29:00Z</dcterms:created>
  <dcterms:modified xsi:type="dcterms:W3CDTF">2021-05-21T09:08:00Z</dcterms:modified>
</cp:coreProperties>
</file>