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226" w:rsidRPr="007C389C" w:rsidRDefault="00376226" w:rsidP="00624DE2">
      <w:pPr>
        <w:spacing w:after="0"/>
        <w:ind w:firstLine="5940"/>
        <w:rPr>
          <w:rFonts w:ascii="Times New Roman" w:hAnsi="Times New Roman"/>
          <w:sz w:val="18"/>
          <w:szCs w:val="18"/>
        </w:rPr>
      </w:pPr>
      <w:r w:rsidRPr="007C389C">
        <w:rPr>
          <w:rFonts w:ascii="Times New Roman" w:hAnsi="Times New Roman"/>
          <w:b/>
          <w:sz w:val="18"/>
          <w:szCs w:val="18"/>
        </w:rPr>
        <w:t>Załącznik nr 5 do SWZ</w:t>
      </w:r>
    </w:p>
    <w:p w:rsidR="00376226" w:rsidRPr="00FC2C8B" w:rsidRDefault="0037622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:rsidR="00376226" w:rsidRPr="00FC2C8B" w:rsidRDefault="0037622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:rsidR="00376226" w:rsidRPr="00FC2C8B" w:rsidRDefault="0037622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:rsidR="00376226" w:rsidRPr="00FC2C8B" w:rsidRDefault="0037622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:rsidR="00376226" w:rsidRPr="00FC2C8B" w:rsidRDefault="0037622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:rsidR="00376226" w:rsidRPr="00FC2C8B" w:rsidRDefault="0037622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</w:p>
    <w:p w:rsidR="00376226" w:rsidRPr="00FC2C8B" w:rsidRDefault="0037622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376226" w:rsidRPr="00FC2C8B" w:rsidRDefault="0037622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376226" w:rsidRPr="00FC2C8B" w:rsidRDefault="0037622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:rsidR="00376226" w:rsidRPr="00FC2C8B" w:rsidRDefault="0037622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:rsidR="00376226" w:rsidRPr="00FC2C8B" w:rsidRDefault="0037622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:rsidR="00376226" w:rsidRDefault="00376226" w:rsidP="007C389C">
      <w:pPr>
        <w:numPr>
          <w:ilvl w:val="12"/>
          <w:numId w:val="0"/>
        </w:numPr>
        <w:rPr>
          <w:sz w:val="24"/>
          <w:szCs w:val="24"/>
        </w:rPr>
      </w:pPr>
    </w:p>
    <w:p w:rsidR="00376226" w:rsidRDefault="00376226" w:rsidP="007C389C">
      <w:pPr>
        <w:spacing w:after="0"/>
        <w:jc w:val="center"/>
        <w:rPr>
          <w:rFonts w:ascii="Verdana" w:hAnsi="Verdana" w:cs="Calibri"/>
          <w:b/>
          <w:color w:val="000000"/>
          <w:sz w:val="20"/>
          <w:szCs w:val="20"/>
          <w:u w:val="single"/>
        </w:rPr>
      </w:pPr>
    </w:p>
    <w:p w:rsidR="00376226" w:rsidRPr="007C389C" w:rsidRDefault="00376226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:rsidR="00376226" w:rsidRPr="007C389C" w:rsidRDefault="00376226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9C">
        <w:rPr>
          <w:rFonts w:ascii="Times New Roman" w:hAnsi="Times New Roman"/>
          <w:b/>
          <w:bCs/>
          <w:sz w:val="24"/>
          <w:szCs w:val="24"/>
        </w:rPr>
        <w:t xml:space="preserve">o którym mowa w art. 117 ust. 2 </w:t>
      </w:r>
    </w:p>
    <w:p w:rsidR="00376226" w:rsidRPr="007C389C" w:rsidRDefault="00376226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:rsidR="00376226" w:rsidRPr="007C389C" w:rsidRDefault="00376226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6226" w:rsidRDefault="00376226" w:rsidP="007C389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D2546C">
        <w:rPr>
          <w:rFonts w:ascii="Verdana" w:hAnsi="Verdana"/>
          <w:b/>
          <w:bCs/>
          <w:sz w:val="20"/>
          <w:szCs w:val="20"/>
        </w:rPr>
        <w:t>(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dotyczy sytuacji, z której wynika wykonanie przedmiotu zamówienia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przez poszczególnych wykonawców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W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spólnie ubiegających się o udzielenie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z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amówienia</w:t>
      </w:r>
      <w:r w:rsidRPr="00D2546C">
        <w:rPr>
          <w:rFonts w:ascii="Verdana" w:hAnsi="Verdana"/>
          <w:b/>
          <w:bCs/>
          <w:sz w:val="20"/>
          <w:szCs w:val="20"/>
        </w:rPr>
        <w:t xml:space="preserve">) </w:t>
      </w:r>
    </w:p>
    <w:p w:rsidR="00376226" w:rsidRDefault="00376226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:rsidR="00376226" w:rsidRPr="007C389C" w:rsidRDefault="00376226" w:rsidP="007C389C">
      <w:pPr>
        <w:pStyle w:val="BodyText"/>
        <w:rPr>
          <w:sz w:val="24"/>
          <w:szCs w:val="24"/>
        </w:rPr>
      </w:pPr>
      <w:r w:rsidRPr="007C389C">
        <w:rPr>
          <w:sz w:val="24"/>
          <w:szCs w:val="24"/>
        </w:rPr>
        <w:t>Na potrzeby postępowania o udzielenie zamówienia publicznego pn.………………</w:t>
      </w:r>
    </w:p>
    <w:p w:rsidR="00376226" w:rsidRPr="007C389C" w:rsidRDefault="00376226" w:rsidP="007C389C">
      <w:pPr>
        <w:pStyle w:val="BodyText"/>
        <w:jc w:val="center"/>
        <w:rPr>
          <w:b/>
          <w:sz w:val="24"/>
          <w:szCs w:val="24"/>
        </w:rPr>
      </w:pPr>
      <w:r w:rsidRPr="007C389C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376226" w:rsidRPr="007C389C" w:rsidRDefault="00376226" w:rsidP="007C389C">
      <w:pPr>
        <w:ind w:right="-285"/>
        <w:jc w:val="both"/>
        <w:rPr>
          <w:rFonts w:ascii="Times New Roman" w:hAnsi="Times New Roman"/>
          <w:sz w:val="24"/>
          <w:szCs w:val="24"/>
        </w:rPr>
      </w:pPr>
      <w:r w:rsidRPr="007C389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376226" w:rsidRPr="007C389C" w:rsidRDefault="00376226" w:rsidP="007C389C">
      <w:pPr>
        <w:spacing w:after="120" w:line="280" w:lineRule="exact"/>
        <w:jc w:val="both"/>
        <w:rPr>
          <w:rFonts w:ascii="Times New Roman" w:hAnsi="Times New Roman"/>
          <w:sz w:val="24"/>
          <w:szCs w:val="24"/>
        </w:rPr>
      </w:pPr>
      <w:r w:rsidRPr="007C389C">
        <w:rPr>
          <w:rFonts w:ascii="Times New Roman" w:hAnsi="Times New Roman"/>
          <w:sz w:val="24"/>
          <w:szCs w:val="24"/>
        </w:rPr>
        <w:t xml:space="preserve">(nazwa postępowania), prowadzonego przez Samodzielny Publiczny Zakład Opieki Zdrowotnej w Krotoszynie, oświadczam, że </w:t>
      </w:r>
      <w:r w:rsidRPr="007C389C">
        <w:rPr>
          <w:rFonts w:ascii="Times New Roman" w:hAnsi="Times New Roman"/>
          <w:color w:val="000000"/>
          <w:sz w:val="24"/>
          <w:szCs w:val="24"/>
        </w:rPr>
        <w:t xml:space="preserve">posiadam uprawnienia do prowadzenia określonej działalności gospodarczej lub zawodowej i zrealizuje roboty budowlane/usługi/ dostawy do których realizacji uprawnienia te są wymagane. </w:t>
      </w:r>
    </w:p>
    <w:p w:rsidR="00376226" w:rsidRPr="007C389C" w:rsidRDefault="00376226" w:rsidP="007C389C">
      <w:pPr>
        <w:spacing w:after="120" w:line="280" w:lineRule="exact"/>
        <w:jc w:val="both"/>
        <w:rPr>
          <w:rFonts w:ascii="Times New Roman" w:hAnsi="Times New Roman"/>
          <w:b/>
          <w:i/>
          <w:sz w:val="20"/>
          <w:szCs w:val="20"/>
        </w:rPr>
      </w:pPr>
      <w:r w:rsidRPr="007C389C">
        <w:rPr>
          <w:rFonts w:ascii="Times New Roman" w:hAnsi="Times New Roman"/>
          <w:i/>
        </w:rPr>
        <w:t>Warunek dotyczący uprawnień do prowadzenia określonej działalności gospodarczej lub zawodowej, o którym mowa w art. 112 ust. 2 pkt 2</w:t>
      </w:r>
      <w:r>
        <w:rPr>
          <w:rFonts w:ascii="Times New Roman" w:hAnsi="Times New Roman"/>
          <w:i/>
        </w:rPr>
        <w:t xml:space="preserve"> ustawy Pzp</w:t>
      </w:r>
      <w:r w:rsidRPr="007C389C">
        <w:rPr>
          <w:rFonts w:ascii="Times New Roman" w:hAnsi="Times New Roman"/>
          <w:i/>
        </w:rPr>
        <w:t>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</w:t>
      </w:r>
    </w:p>
    <w:p w:rsidR="00376226" w:rsidRDefault="00376226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:rsidR="00376226" w:rsidRDefault="00376226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376226" w:rsidRDefault="00376226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376226" w:rsidRDefault="00376226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  <w:t xml:space="preserve">                                      </w:t>
      </w:r>
    </w:p>
    <w:p w:rsidR="00376226" w:rsidRDefault="00376226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376226" w:rsidRPr="00A62EF5" w:rsidRDefault="00376226" w:rsidP="007C389C">
      <w:pPr>
        <w:spacing w:after="0"/>
        <w:jc w:val="both"/>
        <w:rPr>
          <w:rFonts w:ascii="Verdana" w:hAnsi="Verdana" w:cs="Calibri"/>
          <w:i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>…………………………………………</w:t>
      </w:r>
    </w:p>
    <w:p w:rsidR="00376226" w:rsidRDefault="00376226" w:rsidP="007C389C">
      <w:pPr>
        <w:pStyle w:val="BodyText"/>
        <w:rPr>
          <w:sz w:val="20"/>
          <w:u w:val="single"/>
        </w:rPr>
      </w:pPr>
    </w:p>
    <w:p w:rsidR="00376226" w:rsidRDefault="00376226" w:rsidP="007C389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376226" w:rsidRPr="005261D2" w:rsidRDefault="00376226" w:rsidP="007C389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376226" w:rsidRDefault="00376226" w:rsidP="007C389C">
      <w:pPr>
        <w:numPr>
          <w:ilvl w:val="12"/>
          <w:numId w:val="0"/>
        </w:numPr>
        <w:rPr>
          <w:sz w:val="24"/>
        </w:rPr>
      </w:pPr>
    </w:p>
    <w:p w:rsidR="00376226" w:rsidRDefault="00376226"/>
    <w:sectPr w:rsidR="00376226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89C"/>
    <w:rsid w:val="001457E6"/>
    <w:rsid w:val="00267D78"/>
    <w:rsid w:val="00376226"/>
    <w:rsid w:val="003D5FCC"/>
    <w:rsid w:val="005261D2"/>
    <w:rsid w:val="00624DE2"/>
    <w:rsid w:val="007C389C"/>
    <w:rsid w:val="007E696C"/>
    <w:rsid w:val="00982749"/>
    <w:rsid w:val="00A62EF5"/>
    <w:rsid w:val="00A754EA"/>
    <w:rsid w:val="00C3613B"/>
    <w:rsid w:val="00D2546C"/>
    <w:rsid w:val="00F11424"/>
    <w:rsid w:val="00F41574"/>
    <w:rsid w:val="00FC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6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329</Words>
  <Characters>1974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serwis</cp:lastModifiedBy>
  <cp:revision>5</cp:revision>
  <dcterms:created xsi:type="dcterms:W3CDTF">2021-02-07T15:02:00Z</dcterms:created>
  <dcterms:modified xsi:type="dcterms:W3CDTF">2021-04-19T08:15:00Z</dcterms:modified>
</cp:coreProperties>
</file>