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225" w:rsidRPr="00710711" w:rsidRDefault="000A2225" w:rsidP="00151931">
      <w:pPr>
        <w:spacing w:after="0" w:line="240" w:lineRule="auto"/>
        <w:jc w:val="both"/>
        <w:rPr>
          <w:b/>
          <w:bCs/>
          <w:color w:val="C00000"/>
          <w:lang w:eastAsia="pl-PL"/>
        </w:rPr>
      </w:pPr>
    </w:p>
    <w:p w:rsidR="000A2225" w:rsidRPr="00710711" w:rsidRDefault="000A2225" w:rsidP="00151931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right"/>
        <w:outlineLvl w:val="0"/>
        <w:rPr>
          <w:b/>
          <w:bCs/>
          <w:lang w:eastAsia="pl-PL"/>
        </w:rPr>
      </w:pPr>
      <w:r>
        <w:rPr>
          <w:b/>
          <w:bCs/>
          <w:lang w:eastAsia="pl-PL"/>
        </w:rPr>
        <w:t>Załącznik nr 5</w:t>
      </w:r>
      <w:r w:rsidRPr="00710711">
        <w:rPr>
          <w:b/>
          <w:bCs/>
          <w:lang w:eastAsia="pl-PL"/>
        </w:rPr>
        <w:t xml:space="preserve"> do SWZ</w:t>
      </w:r>
    </w:p>
    <w:p w:rsidR="000A2225" w:rsidRPr="00710711" w:rsidRDefault="000A2225" w:rsidP="00151931">
      <w:pPr>
        <w:widowControl w:val="0"/>
        <w:autoSpaceDE w:val="0"/>
        <w:autoSpaceDN w:val="0"/>
        <w:adjustRightInd w:val="0"/>
        <w:spacing w:after="0" w:line="240" w:lineRule="auto"/>
        <w:ind w:left="7088"/>
        <w:rPr>
          <w:b/>
          <w:bCs/>
          <w:lang w:eastAsia="pl-PL"/>
        </w:rPr>
      </w:pPr>
    </w:p>
    <w:p w:rsidR="000A2225" w:rsidRPr="00710711" w:rsidRDefault="000A2225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  <w:u w:val="single"/>
        </w:rPr>
      </w:pPr>
    </w:p>
    <w:p w:rsidR="000A2225" w:rsidRPr="00710711" w:rsidRDefault="000A2225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  <w:u w:val="single"/>
        </w:rPr>
      </w:pPr>
      <w:r w:rsidRPr="00710711">
        <w:rPr>
          <w:b/>
          <w:bCs/>
          <w:u w:val="single"/>
        </w:rPr>
        <w:t>Oświadczenie wykonawcy</w:t>
      </w:r>
    </w:p>
    <w:p w:rsidR="000A2225" w:rsidRPr="00710711" w:rsidRDefault="000A2225" w:rsidP="00076C72">
      <w:pPr>
        <w:suppressAutoHyphens/>
        <w:spacing w:after="0" w:line="276" w:lineRule="auto"/>
        <w:rPr>
          <w:b/>
          <w:bCs/>
          <w:u w:val="single"/>
        </w:rPr>
      </w:pPr>
    </w:p>
    <w:p w:rsidR="000A2225" w:rsidRPr="00710711" w:rsidRDefault="000A2225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</w:rPr>
      </w:pPr>
      <w:r w:rsidRPr="00710711">
        <w:rPr>
          <w:b/>
          <w:bCs/>
        </w:rPr>
        <w:t>składane w zakresie art. 108 ust.</w:t>
      </w:r>
      <w:r>
        <w:rPr>
          <w:b/>
          <w:bCs/>
        </w:rPr>
        <w:t xml:space="preserve"> </w:t>
      </w:r>
      <w:r w:rsidRPr="00710711">
        <w:rPr>
          <w:b/>
          <w:bCs/>
        </w:rPr>
        <w:t>1 pkt 5 ustawy z dnia 11 września 2019 r.</w:t>
      </w:r>
    </w:p>
    <w:p w:rsidR="000A2225" w:rsidRPr="00710711" w:rsidRDefault="000A2225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b/>
          <w:bCs/>
        </w:rPr>
      </w:pPr>
      <w:r w:rsidRPr="00710711">
        <w:rPr>
          <w:b/>
          <w:bCs/>
        </w:rPr>
        <w:t>Prawo zamówień publicznych (dalej jako: ustawa Pzp),</w:t>
      </w:r>
    </w:p>
    <w:p w:rsidR="000A2225" w:rsidRPr="00710711" w:rsidRDefault="000A2225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b/>
          <w:bCs/>
          <w:i/>
          <w:iCs/>
          <w:u w:val="single"/>
        </w:rPr>
      </w:pPr>
      <w:r w:rsidRPr="00710711">
        <w:rPr>
          <w:b/>
          <w:bCs/>
          <w:u w:val="single"/>
        </w:rPr>
        <w:t xml:space="preserve">DOTYCZĄCE PRZESŁANKI WYKLUCZENIA Z POSTĘPOWANIA  </w:t>
      </w:r>
    </w:p>
    <w:p w:rsidR="000A2225" w:rsidRPr="00710711" w:rsidRDefault="000A2225" w:rsidP="00151931">
      <w:pPr>
        <w:spacing w:after="0" w:line="360" w:lineRule="auto"/>
        <w:jc w:val="both"/>
        <w:rPr>
          <w:b/>
          <w:bCs/>
        </w:rPr>
      </w:pPr>
    </w:p>
    <w:p w:rsidR="000A2225" w:rsidRDefault="000A2225" w:rsidP="00710711">
      <w:pPr>
        <w:spacing w:after="0" w:line="240" w:lineRule="auto"/>
        <w:jc w:val="both"/>
        <w:rPr>
          <w:b/>
          <w:bCs/>
        </w:rPr>
      </w:pPr>
      <w:r w:rsidRPr="00710711">
        <w:rPr>
          <w:b/>
          <w:bCs/>
        </w:rPr>
        <w:t xml:space="preserve">NAZWA I ADRES WYKONAWCY: </w:t>
      </w:r>
    </w:p>
    <w:p w:rsidR="000A2225" w:rsidRPr="00710711" w:rsidRDefault="000A2225" w:rsidP="00710711">
      <w:pPr>
        <w:spacing w:after="0" w:line="240" w:lineRule="auto"/>
        <w:jc w:val="both"/>
        <w:rPr>
          <w:b/>
          <w:bCs/>
        </w:rPr>
      </w:pPr>
    </w:p>
    <w:p w:rsidR="000A2225" w:rsidRPr="00710711" w:rsidRDefault="000A2225" w:rsidP="00710711">
      <w:pPr>
        <w:spacing w:after="0" w:line="240" w:lineRule="auto"/>
        <w:jc w:val="both"/>
      </w:pPr>
      <w:r w:rsidRPr="00710711">
        <w:t>…………………………………………………………………………………………………………</w:t>
      </w:r>
    </w:p>
    <w:p w:rsidR="000A2225" w:rsidRPr="00710711" w:rsidRDefault="000A2225" w:rsidP="00710711">
      <w:pPr>
        <w:spacing w:after="0" w:line="240" w:lineRule="auto"/>
        <w:jc w:val="both"/>
        <w:rPr>
          <w:i/>
          <w:iCs/>
          <w:sz w:val="20"/>
          <w:szCs w:val="20"/>
        </w:rPr>
      </w:pPr>
      <w:r w:rsidRPr="00710711">
        <w:rPr>
          <w:i/>
          <w:iCs/>
          <w:sz w:val="20"/>
          <w:szCs w:val="20"/>
        </w:rPr>
        <w:t>(pełna nazwa/firma, adres, w zależności od podmiotu: NIP/PESEL, KRS/CEiDG)</w:t>
      </w:r>
    </w:p>
    <w:p w:rsidR="000A2225" w:rsidRDefault="000A2225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</w:p>
    <w:p w:rsidR="000A2225" w:rsidRDefault="000A2225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  <w:r w:rsidRPr="00710711">
        <w:t>reprezentowany przez:</w:t>
      </w:r>
    </w:p>
    <w:p w:rsidR="000A2225" w:rsidRPr="00710711" w:rsidRDefault="000A2225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</w:p>
    <w:p w:rsidR="000A2225" w:rsidRPr="00710711" w:rsidRDefault="000A2225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  <w:r w:rsidRPr="00710711">
        <w:t>…………………………………………………………………………………………………………</w:t>
      </w:r>
    </w:p>
    <w:p w:rsidR="000A2225" w:rsidRDefault="000A2225" w:rsidP="00710711">
      <w:pPr>
        <w:numPr>
          <w:ilvl w:val="0"/>
          <w:numId w:val="2"/>
        </w:numPr>
        <w:spacing w:after="0" w:line="240" w:lineRule="auto"/>
        <w:jc w:val="both"/>
        <w:rPr>
          <w:i/>
          <w:iCs/>
        </w:rPr>
      </w:pPr>
      <w:r w:rsidRPr="00710711">
        <w:rPr>
          <w:i/>
          <w:iCs/>
          <w:sz w:val="20"/>
          <w:szCs w:val="20"/>
        </w:rPr>
        <w:t>(imię, nazwisko, stanowisko/podstawa do  reprezentacji</w:t>
      </w:r>
      <w:r w:rsidRPr="00710711">
        <w:rPr>
          <w:i/>
          <w:iCs/>
        </w:rPr>
        <w:t>)</w:t>
      </w:r>
    </w:p>
    <w:p w:rsidR="000A2225" w:rsidRPr="00710711" w:rsidRDefault="000A2225" w:rsidP="00710711">
      <w:pPr>
        <w:numPr>
          <w:ilvl w:val="0"/>
          <w:numId w:val="2"/>
        </w:numPr>
        <w:spacing w:after="0" w:line="240" w:lineRule="auto"/>
        <w:jc w:val="both"/>
        <w:rPr>
          <w:i/>
          <w:iCs/>
        </w:rPr>
      </w:pPr>
    </w:p>
    <w:p w:rsidR="000A2225" w:rsidRDefault="000A2225" w:rsidP="0071071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b/>
          <w:bCs/>
        </w:rPr>
      </w:pPr>
    </w:p>
    <w:p w:rsidR="000A2225" w:rsidRPr="00710711" w:rsidRDefault="000A2225" w:rsidP="0071071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b/>
          <w:bCs/>
        </w:rPr>
      </w:pPr>
      <w:r w:rsidRPr="00710711">
        <w:rPr>
          <w:b/>
          <w:bCs/>
        </w:rPr>
        <w:t>Proszę o wpisanie znaku „X”, przy właściwej dla Wykonawcy treści oświadczenia:</w:t>
      </w:r>
    </w:p>
    <w:p w:rsidR="000A2225" w:rsidRPr="006C6184" w:rsidRDefault="000A2225" w:rsidP="006C6184">
      <w:pPr>
        <w:pStyle w:val="Heading1"/>
        <w:widowControl w:val="0"/>
        <w:spacing w:before="0" w:after="0"/>
        <w:ind w:left="720"/>
        <w:jc w:val="left"/>
        <w:rPr>
          <w:rFonts w:ascii="Times New Roman" w:hAnsi="Times New Roman"/>
          <w:b w:val="0"/>
          <w:kern w:val="0"/>
          <w:sz w:val="24"/>
          <w:szCs w:val="24"/>
        </w:rPr>
      </w:pPr>
      <w:r w:rsidRPr="006C6184">
        <w:rPr>
          <w:rFonts w:ascii="Times New Roman" w:hAnsi="Times New Roman"/>
          <w:b w:val="0"/>
          <w:sz w:val="24"/>
          <w:szCs w:val="24"/>
        </w:rPr>
        <w:sym w:font="Symbol" w:char="F0F0"/>
      </w:r>
      <w:r w:rsidRPr="006C6184">
        <w:rPr>
          <w:rFonts w:ascii="Times New Roman" w:hAnsi="Times New Roman"/>
          <w:b w:val="0"/>
          <w:sz w:val="24"/>
          <w:szCs w:val="24"/>
        </w:rPr>
        <w:tab/>
        <w:t xml:space="preserve">Oświadczam o braku przynależności do tej samej grupy kapitałowej w rozumieniu ustawy z dnia 16 lutego 2007 r. o ochronie konkurencji i konsumentów, </w:t>
      </w:r>
      <w:bookmarkStart w:id="0" w:name="_Hlk61606454"/>
      <w:r w:rsidRPr="006C6184">
        <w:rPr>
          <w:rFonts w:ascii="Times New Roman" w:hAnsi="Times New Roman"/>
          <w:b w:val="0"/>
          <w:sz w:val="24"/>
          <w:szCs w:val="24"/>
        </w:rPr>
        <w:t>z innym wykonawcą, który złożył odrębną ofertę, ofertę częściową lub wniosek o dopuszczenie do udziału w postępowaniu</w:t>
      </w:r>
      <w:bookmarkEnd w:id="0"/>
      <w:r w:rsidRPr="006C6184">
        <w:rPr>
          <w:rFonts w:ascii="Times New Roman" w:hAnsi="Times New Roman"/>
          <w:b w:val="0"/>
          <w:sz w:val="24"/>
          <w:szCs w:val="24"/>
        </w:rPr>
        <w:t xml:space="preserve"> pn. </w:t>
      </w:r>
      <w:bookmarkStart w:id="1" w:name="OLE_LINK9"/>
      <w:bookmarkStart w:id="2" w:name="OLE_LINK5"/>
      <w:bookmarkStart w:id="3" w:name="OLE_LINK6"/>
      <w:r w:rsidRPr="006C6184">
        <w:rPr>
          <w:rFonts w:ascii="Times New Roman" w:hAnsi="Times New Roman"/>
          <w:b w:val="0"/>
          <w:kern w:val="0"/>
          <w:sz w:val="24"/>
          <w:szCs w:val="24"/>
        </w:rPr>
        <w:t>Dostawa dializatorów, igieł, linii i koncentratów do dializ dla SPZOZ w Krotoszynie</w:t>
      </w:r>
    </w:p>
    <w:bookmarkEnd w:id="1"/>
    <w:bookmarkEnd w:id="2"/>
    <w:bookmarkEnd w:id="3"/>
    <w:p w:rsidR="000A2225" w:rsidRPr="006C6184" w:rsidRDefault="000A2225" w:rsidP="006C6184">
      <w:pPr>
        <w:pStyle w:val="Heading1"/>
        <w:widowControl w:val="0"/>
        <w:spacing w:before="0" w:after="0"/>
        <w:ind w:left="720"/>
        <w:jc w:val="left"/>
        <w:rPr>
          <w:rFonts w:ascii="Times New Roman" w:hAnsi="Times New Roman"/>
          <w:b w:val="0"/>
          <w:kern w:val="0"/>
          <w:sz w:val="24"/>
          <w:szCs w:val="24"/>
        </w:rPr>
      </w:pPr>
      <w:r w:rsidRPr="006C6184">
        <w:rPr>
          <w:rFonts w:ascii="Times New Roman" w:hAnsi="Times New Roman"/>
          <w:b w:val="0"/>
          <w:sz w:val="24"/>
          <w:szCs w:val="24"/>
        </w:rPr>
        <w:sym w:font="Symbol" w:char="F0F0"/>
      </w:r>
      <w:r w:rsidRPr="006C6184">
        <w:rPr>
          <w:rFonts w:ascii="Times New Roman" w:hAnsi="Times New Roman"/>
          <w:b w:val="0"/>
          <w:sz w:val="24"/>
          <w:szCs w:val="24"/>
        </w:rPr>
        <w:tab/>
        <w:t xml:space="preserve">Oświadczam o przynależności do tej samej grupy kapitałowej z innym wykonawcą, który złożył odrębną ofertę, ofertę częściową lub wniosek o dopuszczenie do udziału w postępowaniu pn.: </w:t>
      </w:r>
      <w:r w:rsidRPr="006C6184">
        <w:rPr>
          <w:rFonts w:ascii="Times New Roman" w:hAnsi="Times New Roman"/>
          <w:b w:val="0"/>
          <w:kern w:val="0"/>
          <w:sz w:val="24"/>
          <w:szCs w:val="24"/>
        </w:rPr>
        <w:t>Dostawa dializatorów, igieł, linii i koncentratów do dializ dla SPZOZ w Krotoszynie</w:t>
      </w:r>
    </w:p>
    <w:p w:rsidR="000A2225" w:rsidRPr="000F0E01" w:rsidRDefault="000A2225" w:rsidP="000F0E01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0F0E01">
        <w:rPr>
          <w:rFonts w:ascii="Times New Roman" w:hAnsi="Times New Roman" w:cs="Times New Roman"/>
          <w:sz w:val="24"/>
          <w:szCs w:val="24"/>
          <w:lang w:eastAsia="pl-PL"/>
        </w:rPr>
        <w:t>Jednocześnie przedkładam dokumenty, informacje potwierdzające przygotowanie oferty, oferty częściowej lub wniosku o dopuszczenie do udziału w postępowaniu niezależnie od innego wykonawcy należącego do tej samej grupy kapitałowej: ………………………………</w:t>
      </w:r>
    </w:p>
    <w:p w:rsidR="000A2225" w:rsidRPr="000F0E01" w:rsidRDefault="000A2225" w:rsidP="000F0E01">
      <w:pPr>
        <w:spacing w:after="12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A2225" w:rsidRDefault="000A2225" w:rsidP="00076C72">
      <w:pPr>
        <w:spacing w:after="120"/>
        <w:ind w:left="720"/>
        <w:jc w:val="both"/>
        <w:rPr>
          <w:b/>
          <w:bCs/>
        </w:rPr>
      </w:pPr>
    </w:p>
    <w:p w:rsidR="000A2225" w:rsidRPr="00710711" w:rsidRDefault="000A2225" w:rsidP="00076C72">
      <w:pPr>
        <w:spacing w:after="120"/>
        <w:ind w:left="720"/>
        <w:jc w:val="both"/>
        <w:rPr>
          <w:b/>
          <w:bCs/>
        </w:rPr>
      </w:pPr>
    </w:p>
    <w:p w:rsidR="000A2225" w:rsidRPr="00710711" w:rsidRDefault="000A2225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sz w:val="20"/>
          <w:szCs w:val="20"/>
          <w:lang w:eastAsia="pl-PL"/>
        </w:rPr>
      </w:pPr>
    </w:p>
    <w:p w:rsidR="000A2225" w:rsidRPr="00710711" w:rsidRDefault="000A2225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 xml:space="preserve">Miejscowość </w:t>
      </w:r>
      <w:r w:rsidRPr="00710711">
        <w:rPr>
          <w:sz w:val="20"/>
          <w:szCs w:val="20"/>
          <w:lang w:eastAsia="pl-PL"/>
        </w:rPr>
        <w:t>..................., dnia ……………</w:t>
      </w:r>
    </w:p>
    <w:p w:rsidR="000A2225" w:rsidRDefault="000A2225" w:rsidP="006317FC">
      <w:pPr>
        <w:pStyle w:val="BodyText"/>
        <w:rPr>
          <w:sz w:val="20"/>
          <w:u w:val="single"/>
        </w:rPr>
      </w:pPr>
    </w:p>
    <w:p w:rsidR="000A2225" w:rsidRDefault="000A2225" w:rsidP="006317FC">
      <w:pPr>
        <w:pStyle w:val="BodyText"/>
        <w:rPr>
          <w:sz w:val="20"/>
          <w:u w:val="single"/>
        </w:rPr>
      </w:pPr>
    </w:p>
    <w:p w:rsidR="000A2225" w:rsidRDefault="000A2225" w:rsidP="006317FC">
      <w:pPr>
        <w:pStyle w:val="BodyText"/>
        <w:rPr>
          <w:sz w:val="20"/>
          <w:u w:val="single"/>
        </w:rPr>
      </w:pPr>
      <w:r w:rsidRPr="00267D78">
        <w:rPr>
          <w:sz w:val="20"/>
          <w:u w:val="single"/>
        </w:rPr>
        <w:t>Informacja dla Wykonawcy:</w:t>
      </w:r>
    </w:p>
    <w:p w:rsidR="000A2225" w:rsidRPr="005261D2" w:rsidRDefault="000A2225" w:rsidP="006317FC">
      <w:pPr>
        <w:pStyle w:val="BodyText"/>
        <w:spacing w:line="240" w:lineRule="auto"/>
        <w:rPr>
          <w:sz w:val="20"/>
          <w:u w:val="single"/>
        </w:rPr>
      </w:pPr>
      <w:r w:rsidRPr="005261D2">
        <w:rPr>
          <w:i/>
          <w:sz w:val="20"/>
        </w:rPr>
        <w:t xml:space="preserve">Oświadczenie  </w:t>
      </w:r>
      <w:r w:rsidRPr="00267D78">
        <w:rPr>
          <w:i/>
          <w:sz w:val="20"/>
        </w:rPr>
        <w:t xml:space="preserve">musi być opatrzony przez osobę lub osoby uprawnione do reprezentowania firmy kwalifikowanym podpisem elektronicznym, podpisem zaufanym lub podpisem osobistym i przekazany Zamawiającemu wraz z dokumentem(-ami) potwierdzającymi prawo do reprezentacji Wykonawcy przez osobę podpisującą ofertę. </w:t>
      </w:r>
    </w:p>
    <w:p w:rsidR="000A2225" w:rsidRDefault="000A2225" w:rsidP="006317FC">
      <w:pPr>
        <w:numPr>
          <w:ilvl w:val="12"/>
          <w:numId w:val="0"/>
        </w:numPr>
        <w:rPr>
          <w:sz w:val="24"/>
        </w:rPr>
      </w:pPr>
    </w:p>
    <w:sectPr w:rsidR="000A2225" w:rsidSect="00E568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225" w:rsidRDefault="000A2225">
      <w:pPr>
        <w:spacing w:after="0" w:line="240" w:lineRule="auto"/>
      </w:pPr>
      <w:r>
        <w:separator/>
      </w:r>
    </w:p>
  </w:endnote>
  <w:endnote w:type="continuationSeparator" w:id="0">
    <w:p w:rsidR="000A2225" w:rsidRDefault="000A2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225" w:rsidRDefault="000A222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225" w:rsidRDefault="000A222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225" w:rsidRDefault="000A222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225" w:rsidRDefault="000A2225">
      <w:pPr>
        <w:spacing w:after="0" w:line="240" w:lineRule="auto"/>
      </w:pPr>
      <w:r>
        <w:separator/>
      </w:r>
    </w:p>
  </w:footnote>
  <w:footnote w:type="continuationSeparator" w:id="0">
    <w:p w:rsidR="000A2225" w:rsidRDefault="000A22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225" w:rsidRDefault="000A222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225" w:rsidRPr="009E1B20" w:rsidRDefault="000A2225" w:rsidP="009E1B20">
    <w:pPr>
      <w:pStyle w:val="Header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225" w:rsidRDefault="000A222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EE21414"/>
    <w:multiLevelType w:val="hybridMultilevel"/>
    <w:tmpl w:val="E89C2CE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0A5C42"/>
    <w:multiLevelType w:val="hybridMultilevel"/>
    <w:tmpl w:val="461E40C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6070"/>
    <w:rsid w:val="000261EE"/>
    <w:rsid w:val="000504E9"/>
    <w:rsid w:val="00076C72"/>
    <w:rsid w:val="000A2225"/>
    <w:rsid w:val="000A3E02"/>
    <w:rsid w:val="000F0E01"/>
    <w:rsid w:val="0011788A"/>
    <w:rsid w:val="00130F31"/>
    <w:rsid w:val="001355FA"/>
    <w:rsid w:val="00151931"/>
    <w:rsid w:val="00153F2A"/>
    <w:rsid w:val="0020213E"/>
    <w:rsid w:val="00213C13"/>
    <w:rsid w:val="00230A91"/>
    <w:rsid w:val="00267D78"/>
    <w:rsid w:val="00285610"/>
    <w:rsid w:val="002A3661"/>
    <w:rsid w:val="002C0763"/>
    <w:rsid w:val="002D4AE1"/>
    <w:rsid w:val="002E03BB"/>
    <w:rsid w:val="00351360"/>
    <w:rsid w:val="00396F4E"/>
    <w:rsid w:val="00404B7B"/>
    <w:rsid w:val="00465409"/>
    <w:rsid w:val="0047451A"/>
    <w:rsid w:val="00496308"/>
    <w:rsid w:val="004B1808"/>
    <w:rsid w:val="004F265A"/>
    <w:rsid w:val="004F3F42"/>
    <w:rsid w:val="005261D2"/>
    <w:rsid w:val="005320F1"/>
    <w:rsid w:val="00551ECC"/>
    <w:rsid w:val="00564514"/>
    <w:rsid w:val="0058694E"/>
    <w:rsid w:val="00587F35"/>
    <w:rsid w:val="005B35D4"/>
    <w:rsid w:val="005B7B75"/>
    <w:rsid w:val="005F6800"/>
    <w:rsid w:val="00607F44"/>
    <w:rsid w:val="006317FC"/>
    <w:rsid w:val="00652D5D"/>
    <w:rsid w:val="00672B27"/>
    <w:rsid w:val="006C6184"/>
    <w:rsid w:val="006F354D"/>
    <w:rsid w:val="00710711"/>
    <w:rsid w:val="00735566"/>
    <w:rsid w:val="007426C3"/>
    <w:rsid w:val="00757A3F"/>
    <w:rsid w:val="00762F06"/>
    <w:rsid w:val="008145DD"/>
    <w:rsid w:val="008F3003"/>
    <w:rsid w:val="00936CB2"/>
    <w:rsid w:val="00952C0B"/>
    <w:rsid w:val="00954972"/>
    <w:rsid w:val="009E1B20"/>
    <w:rsid w:val="009E67B0"/>
    <w:rsid w:val="00A04B13"/>
    <w:rsid w:val="00A43A37"/>
    <w:rsid w:val="00A63D7F"/>
    <w:rsid w:val="00A704E4"/>
    <w:rsid w:val="00AD6043"/>
    <w:rsid w:val="00AE610B"/>
    <w:rsid w:val="00B0163C"/>
    <w:rsid w:val="00BA0780"/>
    <w:rsid w:val="00BA368A"/>
    <w:rsid w:val="00C7370D"/>
    <w:rsid w:val="00C77F71"/>
    <w:rsid w:val="00CD1560"/>
    <w:rsid w:val="00D6717E"/>
    <w:rsid w:val="00D8448B"/>
    <w:rsid w:val="00D933CE"/>
    <w:rsid w:val="00DC435E"/>
    <w:rsid w:val="00E030DB"/>
    <w:rsid w:val="00E3786F"/>
    <w:rsid w:val="00E43ED0"/>
    <w:rsid w:val="00E56809"/>
    <w:rsid w:val="00E868E3"/>
    <w:rsid w:val="00E91703"/>
    <w:rsid w:val="00EA21AC"/>
    <w:rsid w:val="00EE186A"/>
    <w:rsid w:val="00EF1A23"/>
    <w:rsid w:val="00F06070"/>
    <w:rsid w:val="00F06E4E"/>
    <w:rsid w:val="00F75B5F"/>
    <w:rsid w:val="00F85B69"/>
    <w:rsid w:val="00F86732"/>
    <w:rsid w:val="00F961A8"/>
    <w:rsid w:val="00FA6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86F"/>
    <w:pPr>
      <w:spacing w:after="160" w:line="259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locked/>
    <w:rsid w:val="005F6800"/>
    <w:pPr>
      <w:keepNext/>
      <w:spacing w:before="240" w:after="60" w:line="240" w:lineRule="auto"/>
      <w:jc w:val="center"/>
      <w:outlineLvl w:val="0"/>
    </w:pPr>
    <w:rPr>
      <w:rFonts w:ascii="Arial" w:hAnsi="Arial" w:cs="Times New Roman"/>
      <w:b/>
      <w:kern w:val="28"/>
      <w:sz w:val="28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704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5193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51931"/>
    <w:rPr>
      <w:rFonts w:cs="Times New Roman"/>
    </w:rPr>
  </w:style>
  <w:style w:type="paragraph" w:styleId="BodyText">
    <w:name w:val="Body Text"/>
    <w:aliases w:val="Znak,Znak Znak Znak,Znak Znak Znak Znak Znak Znak,Znak Znak Znak Znak"/>
    <w:basedOn w:val="Normal"/>
    <w:link w:val="BodyTextChar"/>
    <w:uiPriority w:val="99"/>
    <w:rsid w:val="006317FC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3"/>
      <w:szCs w:val="20"/>
      <w:lang w:eastAsia="pl-PL"/>
    </w:rPr>
  </w:style>
  <w:style w:type="character" w:customStyle="1" w:styleId="BodyTextChar">
    <w:name w:val="Body Text Char"/>
    <w:aliases w:val="Znak Char,Znak Znak Znak Char,Znak Znak Znak Znak Znak Znak Char,Znak Znak Znak Znak Char"/>
    <w:basedOn w:val="DefaultParagraphFont"/>
    <w:link w:val="BodyText"/>
    <w:uiPriority w:val="99"/>
    <w:locked/>
    <w:rsid w:val="006317FC"/>
    <w:rPr>
      <w:rFonts w:eastAsia="Times New Roman" w:cs="Times New Roman"/>
      <w:sz w:val="23"/>
      <w:lang w:val="pl-PL" w:eastAsia="pl-PL" w:bidi="ar-SA"/>
    </w:rPr>
  </w:style>
  <w:style w:type="character" w:customStyle="1" w:styleId="Heading1Char1">
    <w:name w:val="Heading 1 Char1"/>
    <w:basedOn w:val="DefaultParagraphFont"/>
    <w:link w:val="Heading1"/>
    <w:uiPriority w:val="99"/>
    <w:locked/>
    <w:rsid w:val="005F6800"/>
    <w:rPr>
      <w:rFonts w:ascii="Arial" w:hAnsi="Arial" w:cs="Times New Roman"/>
      <w:b/>
      <w:kern w:val="28"/>
      <w:sz w:val="2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260</Words>
  <Characters>1564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13</cp:revision>
  <dcterms:created xsi:type="dcterms:W3CDTF">2021-01-21T16:29:00Z</dcterms:created>
  <dcterms:modified xsi:type="dcterms:W3CDTF">2021-05-17T08:04:00Z</dcterms:modified>
</cp:coreProperties>
</file>