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4E" w:rsidRPr="00710711" w:rsidRDefault="00F06E4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F06E4E" w:rsidRPr="00710711" w:rsidRDefault="00F06E4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710711">
        <w:rPr>
          <w:b/>
          <w:bCs/>
          <w:lang w:eastAsia="pl-PL"/>
        </w:rPr>
        <w:t xml:space="preserve"> do SWZ</w:t>
      </w:r>
    </w:p>
    <w:p w:rsidR="00F06E4E" w:rsidRPr="00710711" w:rsidRDefault="00F06E4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F06E4E" w:rsidRPr="00710711" w:rsidRDefault="00F06E4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F06E4E" w:rsidRPr="00710711" w:rsidRDefault="00F06E4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F06E4E" w:rsidRPr="00710711" w:rsidRDefault="00F06E4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F06E4E" w:rsidRPr="00710711" w:rsidRDefault="00F06E4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F06E4E" w:rsidRPr="00710711" w:rsidRDefault="00F06E4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F06E4E" w:rsidRPr="00710711" w:rsidRDefault="00F06E4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F06E4E" w:rsidRPr="00710711" w:rsidRDefault="00F06E4E" w:rsidP="00151931">
      <w:pPr>
        <w:spacing w:after="0" w:line="360" w:lineRule="auto"/>
        <w:jc w:val="both"/>
        <w:rPr>
          <w:b/>
          <w:bCs/>
        </w:rPr>
      </w:pPr>
    </w:p>
    <w:p w:rsidR="00F06E4E" w:rsidRDefault="00F06E4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F06E4E" w:rsidRPr="00710711" w:rsidRDefault="00F06E4E" w:rsidP="00710711">
      <w:pPr>
        <w:spacing w:after="0" w:line="240" w:lineRule="auto"/>
        <w:jc w:val="both"/>
        <w:rPr>
          <w:b/>
          <w:bCs/>
        </w:rPr>
      </w:pPr>
    </w:p>
    <w:p w:rsidR="00F06E4E" w:rsidRPr="00710711" w:rsidRDefault="00F06E4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F06E4E" w:rsidRPr="00710711" w:rsidRDefault="00F06E4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F06E4E" w:rsidRDefault="00F06E4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F06E4E" w:rsidRDefault="00F06E4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F06E4E" w:rsidRPr="00710711" w:rsidRDefault="00F06E4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F06E4E" w:rsidRPr="00710711" w:rsidRDefault="00F06E4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F06E4E" w:rsidRDefault="00F06E4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F06E4E" w:rsidRPr="00710711" w:rsidRDefault="00F06E4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F06E4E" w:rsidRDefault="00F06E4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F06E4E" w:rsidRPr="00710711" w:rsidRDefault="00F06E4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F06E4E" w:rsidRPr="00F86732" w:rsidRDefault="00F06E4E" w:rsidP="00F86732">
      <w:pPr>
        <w:pStyle w:val="Heading1"/>
        <w:widowControl w:val="0"/>
        <w:spacing w:before="0" w:after="0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pn. </w:t>
      </w:r>
      <w:r w:rsidRPr="00F86732">
        <w:rPr>
          <w:rFonts w:ascii="Times New Roman" w:hAnsi="Times New Roman"/>
          <w:b w:val="0"/>
          <w:sz w:val="24"/>
          <w:szCs w:val="24"/>
        </w:rPr>
        <w:t xml:space="preserve">Dostawa płytek do zespoleń dalszej nasady kości </w:t>
      </w:r>
      <w:r>
        <w:rPr>
          <w:rFonts w:ascii="Times New Roman" w:hAnsi="Times New Roman"/>
          <w:b w:val="0"/>
          <w:sz w:val="24"/>
          <w:szCs w:val="24"/>
        </w:rPr>
        <w:t xml:space="preserve">ramiennej, </w:t>
      </w:r>
      <w:r w:rsidRPr="00F86732">
        <w:rPr>
          <w:rFonts w:ascii="Times New Roman" w:hAnsi="Times New Roman"/>
          <w:b w:val="0"/>
          <w:sz w:val="24"/>
          <w:szCs w:val="24"/>
        </w:rPr>
        <w:t xml:space="preserve">promieniowej i łokciowej oraz do zespolenia kości ręki i stopy oraz pięty dla SPZOZ w Krotoszynie </w:t>
      </w:r>
    </w:p>
    <w:p w:rsidR="00F06E4E" w:rsidRPr="00F86732" w:rsidRDefault="00F06E4E" w:rsidP="00F86732">
      <w:pPr>
        <w:pStyle w:val="Heading1"/>
        <w:widowControl w:val="0"/>
        <w:spacing w:before="0" w:after="0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F86732">
        <w:rPr>
          <w:rFonts w:ascii="Times New Roman" w:hAnsi="Times New Roman"/>
          <w:b w:val="0"/>
          <w:sz w:val="24"/>
          <w:szCs w:val="24"/>
        </w:rPr>
        <w:t xml:space="preserve">Dostawa płytek do zespoleń dalszej nasady kości </w:t>
      </w:r>
      <w:r>
        <w:rPr>
          <w:rFonts w:ascii="Times New Roman" w:hAnsi="Times New Roman"/>
          <w:b w:val="0"/>
          <w:sz w:val="24"/>
          <w:szCs w:val="24"/>
        </w:rPr>
        <w:t xml:space="preserve">ramiennej, </w:t>
      </w:r>
      <w:r w:rsidRPr="00F86732">
        <w:rPr>
          <w:rFonts w:ascii="Times New Roman" w:hAnsi="Times New Roman"/>
          <w:b w:val="0"/>
          <w:sz w:val="24"/>
          <w:szCs w:val="24"/>
        </w:rPr>
        <w:t xml:space="preserve">promieniowej i łokciowej oraz do zespolenia kości ręki i stopy oraz pięty dla SPZOZ w Krotoszynie </w:t>
      </w:r>
    </w:p>
    <w:p w:rsidR="00F06E4E" w:rsidRPr="00BA0780" w:rsidRDefault="00F06E4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lang w:eastAsia="pl-PL"/>
        </w:rPr>
      </w:pPr>
      <w:r w:rsidRPr="00BA0780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F06E4E" w:rsidRPr="00BA0780" w:rsidRDefault="00F06E4E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F06E4E" w:rsidRDefault="00F06E4E" w:rsidP="00076C72">
      <w:pPr>
        <w:spacing w:after="120"/>
        <w:ind w:left="720"/>
        <w:jc w:val="both"/>
        <w:rPr>
          <w:b/>
          <w:bCs/>
        </w:rPr>
      </w:pPr>
    </w:p>
    <w:p w:rsidR="00F06E4E" w:rsidRPr="00710711" w:rsidRDefault="00F06E4E" w:rsidP="00076C72">
      <w:pPr>
        <w:spacing w:after="120"/>
        <w:ind w:left="720"/>
        <w:jc w:val="both"/>
        <w:rPr>
          <w:b/>
          <w:bCs/>
        </w:rPr>
      </w:pPr>
    </w:p>
    <w:p w:rsidR="00F06E4E" w:rsidRPr="00710711" w:rsidRDefault="00F06E4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F06E4E" w:rsidRPr="00710711" w:rsidRDefault="00F06E4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F06E4E" w:rsidRDefault="00F06E4E" w:rsidP="006317FC">
      <w:pPr>
        <w:pStyle w:val="BodyText"/>
        <w:rPr>
          <w:sz w:val="20"/>
          <w:u w:val="single"/>
        </w:rPr>
      </w:pPr>
    </w:p>
    <w:p w:rsidR="00F06E4E" w:rsidRDefault="00F06E4E" w:rsidP="006317FC">
      <w:pPr>
        <w:pStyle w:val="BodyText"/>
        <w:rPr>
          <w:sz w:val="20"/>
          <w:u w:val="single"/>
        </w:rPr>
      </w:pPr>
    </w:p>
    <w:p w:rsidR="00F06E4E" w:rsidRDefault="00F06E4E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F06E4E" w:rsidRPr="005261D2" w:rsidRDefault="00F06E4E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F06E4E" w:rsidRDefault="00F06E4E" w:rsidP="006317FC">
      <w:pPr>
        <w:numPr>
          <w:ilvl w:val="12"/>
          <w:numId w:val="0"/>
        </w:numPr>
        <w:rPr>
          <w:sz w:val="24"/>
        </w:rPr>
      </w:pPr>
    </w:p>
    <w:p w:rsidR="00F06E4E" w:rsidRPr="00710711" w:rsidRDefault="00F06E4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F06E4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E4E" w:rsidRDefault="00F06E4E">
      <w:pPr>
        <w:spacing w:after="0" w:line="240" w:lineRule="auto"/>
      </w:pPr>
      <w:r>
        <w:separator/>
      </w:r>
    </w:p>
  </w:endnote>
  <w:endnote w:type="continuationSeparator" w:id="0">
    <w:p w:rsidR="00F06E4E" w:rsidRDefault="00F0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Default="00F06E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Default="00F06E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Default="00F06E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E4E" w:rsidRDefault="00F06E4E">
      <w:pPr>
        <w:spacing w:after="0" w:line="240" w:lineRule="auto"/>
      </w:pPr>
      <w:r>
        <w:separator/>
      </w:r>
    </w:p>
  </w:footnote>
  <w:footnote w:type="continuationSeparator" w:id="0">
    <w:p w:rsidR="00F06E4E" w:rsidRDefault="00F06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Default="00F06E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Pr="009E1B20" w:rsidRDefault="00F06E4E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4E" w:rsidRDefault="00F06E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51360"/>
    <w:rsid w:val="00396F4E"/>
    <w:rsid w:val="00404B7B"/>
    <w:rsid w:val="0047451A"/>
    <w:rsid w:val="00496308"/>
    <w:rsid w:val="004B1808"/>
    <w:rsid w:val="004F265A"/>
    <w:rsid w:val="005261D2"/>
    <w:rsid w:val="005320F1"/>
    <w:rsid w:val="00551ECC"/>
    <w:rsid w:val="00564514"/>
    <w:rsid w:val="0058694E"/>
    <w:rsid w:val="005B35D4"/>
    <w:rsid w:val="005B7B75"/>
    <w:rsid w:val="005F6800"/>
    <w:rsid w:val="00607F44"/>
    <w:rsid w:val="006317FC"/>
    <w:rsid w:val="00652D5D"/>
    <w:rsid w:val="00672B27"/>
    <w:rsid w:val="006F354D"/>
    <w:rsid w:val="00710711"/>
    <w:rsid w:val="00735566"/>
    <w:rsid w:val="007426C3"/>
    <w:rsid w:val="00762F06"/>
    <w:rsid w:val="008145DD"/>
    <w:rsid w:val="008F3003"/>
    <w:rsid w:val="00936CB2"/>
    <w:rsid w:val="00952C0B"/>
    <w:rsid w:val="00954972"/>
    <w:rsid w:val="009E1B20"/>
    <w:rsid w:val="009E67B0"/>
    <w:rsid w:val="00A04B13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E3786F"/>
    <w:rsid w:val="00E43ED0"/>
    <w:rsid w:val="00E56809"/>
    <w:rsid w:val="00E868E3"/>
    <w:rsid w:val="00E91703"/>
    <w:rsid w:val="00EE186A"/>
    <w:rsid w:val="00EF1A23"/>
    <w:rsid w:val="00F06070"/>
    <w:rsid w:val="00F06E4E"/>
    <w:rsid w:val="00F75B5F"/>
    <w:rsid w:val="00F85B69"/>
    <w:rsid w:val="00F86732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281</Words>
  <Characters>1692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9</cp:revision>
  <dcterms:created xsi:type="dcterms:W3CDTF">2021-01-21T16:29:00Z</dcterms:created>
  <dcterms:modified xsi:type="dcterms:W3CDTF">2021-03-30T10:33:00Z</dcterms:modified>
</cp:coreProperties>
</file>