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39" w:rsidRPr="00710711" w:rsidRDefault="006D4039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6D4039" w:rsidRPr="00710711" w:rsidRDefault="006D4039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6D4039" w:rsidRPr="00710711" w:rsidRDefault="006D4039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6D4039" w:rsidRPr="00710711" w:rsidRDefault="006D4039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6D4039" w:rsidRPr="00710711" w:rsidRDefault="006D4039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6D4039" w:rsidRPr="00710711" w:rsidRDefault="006D4039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6D4039" w:rsidRPr="00710711" w:rsidRDefault="006D4039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6D4039" w:rsidRPr="00710711" w:rsidRDefault="006D4039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6D4039" w:rsidRPr="00710711" w:rsidRDefault="006D4039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6D4039" w:rsidRPr="00710711" w:rsidRDefault="006D4039" w:rsidP="00151931">
      <w:pPr>
        <w:spacing w:after="0" w:line="360" w:lineRule="auto"/>
        <w:jc w:val="both"/>
        <w:rPr>
          <w:b/>
          <w:bCs/>
        </w:rPr>
      </w:pPr>
    </w:p>
    <w:p w:rsidR="006D4039" w:rsidRDefault="006D4039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6D4039" w:rsidRPr="00710711" w:rsidRDefault="006D4039" w:rsidP="00710711">
      <w:pPr>
        <w:spacing w:after="0" w:line="240" w:lineRule="auto"/>
        <w:jc w:val="both"/>
        <w:rPr>
          <w:b/>
          <w:bCs/>
        </w:rPr>
      </w:pPr>
    </w:p>
    <w:p w:rsidR="006D4039" w:rsidRPr="00710711" w:rsidRDefault="006D4039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6D4039" w:rsidRPr="00710711" w:rsidRDefault="006D4039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6D4039" w:rsidRDefault="006D4039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6D4039" w:rsidRDefault="006D4039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6D4039" w:rsidRPr="00710711" w:rsidRDefault="006D4039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6D4039" w:rsidRPr="00710711" w:rsidRDefault="006D4039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6D4039" w:rsidRDefault="006D4039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6D4039" w:rsidRPr="00710711" w:rsidRDefault="006D4039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6D4039" w:rsidRDefault="006D4039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6D4039" w:rsidRPr="00710711" w:rsidRDefault="006D4039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6D4039" w:rsidRPr="005F6800" w:rsidRDefault="006D4039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</w:t>
      </w:r>
      <w:r w:rsidRPr="005F6800">
        <w:rPr>
          <w:rFonts w:ascii="Times New Roman" w:hAnsi="Times New Roman"/>
          <w:b w:val="0"/>
          <w:sz w:val="24"/>
          <w:szCs w:val="24"/>
        </w:rPr>
        <w:br/>
        <w:t xml:space="preserve">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 w:rsidRPr="005F6800">
        <w:rPr>
          <w:rFonts w:ascii="Times New Roman" w:hAnsi="Times New Roman"/>
          <w:b w:val="0"/>
          <w:sz w:val="24"/>
          <w:szCs w:val="24"/>
        </w:rPr>
        <w:t xml:space="preserve"> pn. 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II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D4039" w:rsidRPr="005F6800" w:rsidRDefault="006D4039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5F6800">
        <w:rPr>
          <w:rFonts w:ascii="Times New Roman" w:hAnsi="Times New Roman"/>
          <w:b w:val="0"/>
          <w:bCs/>
          <w:sz w:val="24"/>
          <w:szCs w:val="24"/>
        </w:rPr>
        <w:t>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II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D4039" w:rsidRPr="00710711" w:rsidRDefault="006D4039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6D4039" w:rsidRDefault="006D4039" w:rsidP="00076C72">
      <w:pPr>
        <w:spacing w:after="120"/>
        <w:ind w:left="720"/>
        <w:jc w:val="both"/>
        <w:rPr>
          <w:b/>
          <w:bCs/>
        </w:rPr>
      </w:pPr>
    </w:p>
    <w:p w:rsidR="006D4039" w:rsidRDefault="006D4039" w:rsidP="00076C72">
      <w:pPr>
        <w:spacing w:after="120"/>
        <w:ind w:left="720"/>
        <w:jc w:val="both"/>
        <w:rPr>
          <w:b/>
          <w:bCs/>
        </w:rPr>
      </w:pPr>
    </w:p>
    <w:p w:rsidR="006D4039" w:rsidRPr="00710711" w:rsidRDefault="006D4039" w:rsidP="00076C72">
      <w:pPr>
        <w:spacing w:after="120"/>
        <w:ind w:left="720"/>
        <w:jc w:val="both"/>
        <w:rPr>
          <w:b/>
          <w:bCs/>
        </w:rPr>
      </w:pPr>
    </w:p>
    <w:p w:rsidR="006D4039" w:rsidRPr="00710711" w:rsidRDefault="006D4039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6D4039" w:rsidRPr="00710711" w:rsidRDefault="006D4039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6D4039" w:rsidRDefault="006D4039" w:rsidP="006317FC">
      <w:pPr>
        <w:pStyle w:val="BodyText"/>
        <w:rPr>
          <w:sz w:val="20"/>
          <w:u w:val="single"/>
        </w:rPr>
      </w:pPr>
    </w:p>
    <w:p w:rsidR="006D4039" w:rsidRDefault="006D4039" w:rsidP="006317FC">
      <w:pPr>
        <w:pStyle w:val="BodyText"/>
        <w:rPr>
          <w:sz w:val="20"/>
          <w:u w:val="single"/>
        </w:rPr>
      </w:pPr>
    </w:p>
    <w:p w:rsidR="006D4039" w:rsidRDefault="006D4039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6D4039" w:rsidRPr="005261D2" w:rsidRDefault="006D4039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6D4039" w:rsidRDefault="006D4039" w:rsidP="006317FC">
      <w:pPr>
        <w:numPr>
          <w:ilvl w:val="12"/>
          <w:numId w:val="0"/>
        </w:numPr>
        <w:rPr>
          <w:sz w:val="24"/>
        </w:rPr>
      </w:pPr>
    </w:p>
    <w:p w:rsidR="006D4039" w:rsidRPr="00710711" w:rsidRDefault="006D4039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6D4039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039" w:rsidRDefault="006D4039">
      <w:pPr>
        <w:spacing w:after="0" w:line="240" w:lineRule="auto"/>
      </w:pPr>
      <w:r>
        <w:separator/>
      </w:r>
    </w:p>
  </w:endnote>
  <w:endnote w:type="continuationSeparator" w:id="0">
    <w:p w:rsidR="006D4039" w:rsidRDefault="006D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Default="006D40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Default="006D403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Default="006D40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039" w:rsidRDefault="006D4039">
      <w:pPr>
        <w:spacing w:after="0" w:line="240" w:lineRule="auto"/>
      </w:pPr>
      <w:r>
        <w:separator/>
      </w:r>
    </w:p>
  </w:footnote>
  <w:footnote w:type="continuationSeparator" w:id="0">
    <w:p w:rsidR="006D4039" w:rsidRDefault="006D4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Default="006D40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Pr="009E1B20" w:rsidRDefault="006D4039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39" w:rsidRDefault="006D40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7451A"/>
    <w:rsid w:val="004B1808"/>
    <w:rsid w:val="004F265A"/>
    <w:rsid w:val="005261D2"/>
    <w:rsid w:val="00531954"/>
    <w:rsid w:val="00551ECC"/>
    <w:rsid w:val="00564514"/>
    <w:rsid w:val="0058694E"/>
    <w:rsid w:val="005B35D4"/>
    <w:rsid w:val="005B7B75"/>
    <w:rsid w:val="005F6800"/>
    <w:rsid w:val="00607F44"/>
    <w:rsid w:val="006317FC"/>
    <w:rsid w:val="00672B27"/>
    <w:rsid w:val="006B755C"/>
    <w:rsid w:val="006D4039"/>
    <w:rsid w:val="00710711"/>
    <w:rsid w:val="007426C3"/>
    <w:rsid w:val="008145DD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BA7B39"/>
    <w:rsid w:val="00C7370D"/>
    <w:rsid w:val="00C77F71"/>
    <w:rsid w:val="00CD1560"/>
    <w:rsid w:val="00D6717E"/>
    <w:rsid w:val="00D8448B"/>
    <w:rsid w:val="00E3786F"/>
    <w:rsid w:val="00E56809"/>
    <w:rsid w:val="00E91703"/>
    <w:rsid w:val="00EE186A"/>
    <w:rsid w:val="00EF1A23"/>
    <w:rsid w:val="00F06070"/>
    <w:rsid w:val="00F75B5F"/>
    <w:rsid w:val="00F85B69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249</Words>
  <Characters>1497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2021-01-21T16:29:00Z</dcterms:created>
  <dcterms:modified xsi:type="dcterms:W3CDTF">2021-03-23T12:26:00Z</dcterms:modified>
</cp:coreProperties>
</file>