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„ŚWIADCZENIE USŁUG SERWISOWYCH W ZAKRESIE POSIADANEGO OPROGRAMOWANIA APLIKACYJNEGO dla Zespołu Publicznych Zakładów Opieki Zdrowotnej w Krotoszynie”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„ŚWIADCZENIE USŁUG SERWISOWYCH W ZAKRESIE POSIADANEGO OPROGRAMOWANIA APLIKACYJNEGO dla Zespołu Publicznych Zakładów Opieki Zdrowotnej w Krotoszynie”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BodyText"/>
        <w:rPr>
          <w:sz w:val="20"/>
          <w:u w:val="single"/>
        </w:rPr>
      </w:pPr>
    </w:p>
    <w:p w:rsidR="0020213E" w:rsidRDefault="0020213E" w:rsidP="006317FC">
      <w:pPr>
        <w:pStyle w:val="BodyText"/>
        <w:rPr>
          <w:sz w:val="20"/>
          <w:u w:val="single"/>
        </w:rPr>
      </w:pPr>
    </w:p>
    <w:p w:rsidR="0020213E" w:rsidRDefault="0020213E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13E" w:rsidRDefault="0020213E">
      <w:pPr>
        <w:spacing w:after="0" w:line="240" w:lineRule="auto"/>
      </w:pPr>
      <w:r>
        <w:separator/>
      </w:r>
    </w:p>
  </w:endnote>
  <w:endnote w:type="continuationSeparator" w:id="0">
    <w:p w:rsidR="0020213E" w:rsidRDefault="0020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Default="002021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Default="002021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Default="002021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13E" w:rsidRDefault="0020213E">
      <w:pPr>
        <w:spacing w:after="0" w:line="240" w:lineRule="auto"/>
      </w:pPr>
      <w:r>
        <w:separator/>
      </w:r>
    </w:p>
  </w:footnote>
  <w:footnote w:type="continuationSeparator" w:id="0">
    <w:p w:rsidR="0020213E" w:rsidRDefault="0020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Default="002021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Pr="009E1B20" w:rsidRDefault="0020213E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3E" w:rsidRDefault="002021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7451A"/>
    <w:rsid w:val="004F265A"/>
    <w:rsid w:val="005261D2"/>
    <w:rsid w:val="00551ECC"/>
    <w:rsid w:val="00564514"/>
    <w:rsid w:val="0058694E"/>
    <w:rsid w:val="005B35D4"/>
    <w:rsid w:val="005B7B75"/>
    <w:rsid w:val="00607F44"/>
    <w:rsid w:val="006317FC"/>
    <w:rsid w:val="00672B27"/>
    <w:rsid w:val="00710711"/>
    <w:rsid w:val="007426C3"/>
    <w:rsid w:val="008145DD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278</Words>
  <Characters>1674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2021-02-15T13:50:00Z</dcterms:modified>
</cp:coreProperties>
</file>